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6CB0" w14:textId="5052C297" w:rsidR="00C30661" w:rsidRPr="005E5779" w:rsidRDefault="005127AF" w:rsidP="00900D84">
      <w:pPr>
        <w:jc w:val="right"/>
        <w:rPr>
          <w:rFonts w:cs="Times New Roman"/>
          <w:sz w:val="16"/>
          <w:szCs w:val="16"/>
          <w:lang w:val="en-CA"/>
        </w:rPr>
      </w:pPr>
      <w:r w:rsidRPr="00C30661">
        <w:rPr>
          <w:b/>
          <w:i/>
        </w:rPr>
        <w:t xml:space="preserve">Docket No. </w:t>
      </w:r>
      <w:r w:rsidR="00543D7F" w:rsidRPr="005E5779">
        <w:rPr>
          <w:b/>
          <w:i/>
        </w:rPr>
        <w:t>54147</w:t>
      </w:r>
    </w:p>
    <w:p w14:paraId="6FC87E2A" w14:textId="77777777" w:rsidR="005127AF" w:rsidRPr="005E5779" w:rsidRDefault="005127AF" w:rsidP="005127AF">
      <w:pPr>
        <w:jc w:val="center"/>
        <w:rPr>
          <w:rFonts w:cs="Times New Roman"/>
          <w:b/>
          <w:sz w:val="28"/>
          <w:szCs w:val="28"/>
        </w:rPr>
      </w:pPr>
      <w:r w:rsidRPr="005E5779">
        <w:rPr>
          <w:rFonts w:cs="Times New Roman"/>
          <w:b/>
          <w:sz w:val="28"/>
          <w:szCs w:val="28"/>
          <w:lang w:val="en-CA"/>
        </w:rPr>
        <w:fldChar w:fldCharType="begin"/>
      </w:r>
      <w:r w:rsidRPr="005E5779">
        <w:rPr>
          <w:rFonts w:cs="Times New Roman"/>
          <w:b/>
          <w:sz w:val="28"/>
          <w:szCs w:val="28"/>
          <w:lang w:val="en-CA"/>
        </w:rPr>
        <w:instrText xml:space="preserve"> SEQ CHAPTER \h \r 1</w:instrText>
      </w:r>
      <w:r w:rsidRPr="005E5779">
        <w:rPr>
          <w:rFonts w:cs="Times New Roman"/>
          <w:b/>
          <w:sz w:val="28"/>
          <w:szCs w:val="28"/>
          <w:lang w:val="en-CA"/>
        </w:rPr>
        <w:fldChar w:fldCharType="end"/>
      </w:r>
      <w:r w:rsidRPr="005E5779">
        <w:rPr>
          <w:rFonts w:cs="Times New Roman"/>
          <w:b/>
          <w:i/>
          <w:iCs/>
          <w:sz w:val="28"/>
          <w:szCs w:val="28"/>
        </w:rPr>
        <w:t>Notice for Publication</w:t>
      </w:r>
    </w:p>
    <w:p w14:paraId="799D168D" w14:textId="697EE59F" w:rsidR="005127AF" w:rsidRPr="005E5779" w:rsidRDefault="005127AF" w:rsidP="007909A7">
      <w:pPr>
        <w:jc w:val="center"/>
        <w:rPr>
          <w:rFonts w:cs="Times New Roman"/>
        </w:rPr>
      </w:pPr>
      <w:r w:rsidRPr="005E5779">
        <w:rPr>
          <w:rFonts w:cs="Times New Roman"/>
        </w:rPr>
        <w:t xml:space="preserve">NOTICE OF APPLICATION </w:t>
      </w:r>
      <w:r w:rsidR="004876B2" w:rsidRPr="005E5779">
        <w:rPr>
          <w:rFonts w:cs="Times New Roman"/>
        </w:rPr>
        <w:t>OF</w:t>
      </w:r>
      <w:r w:rsidR="00BA1189" w:rsidRPr="005E5779">
        <w:rPr>
          <w:rFonts w:cs="Times New Roman"/>
        </w:rPr>
        <w:t xml:space="preserve"> </w:t>
      </w:r>
      <w:r w:rsidR="00543D7F" w:rsidRPr="005E5779">
        <w:rPr>
          <w:rFonts w:cs="Times New Roman"/>
        </w:rPr>
        <w:t>ROLLING V RANCH WATER CONTROL AND IMPROVEMENT DISTRICT NO. 3</w:t>
      </w:r>
      <w:r w:rsidR="00867B6E" w:rsidRPr="005E5779">
        <w:rPr>
          <w:rFonts w:cs="Times New Roman"/>
        </w:rPr>
        <w:t xml:space="preserve"> TO</w:t>
      </w:r>
      <w:r w:rsidR="00BA1189" w:rsidRPr="005E5779">
        <w:rPr>
          <w:rFonts w:cs="Times New Roman"/>
        </w:rPr>
        <w:t xml:space="preserve"> </w:t>
      </w:r>
      <w:r w:rsidR="00543D7F" w:rsidRPr="005E5779">
        <w:rPr>
          <w:rStyle w:val="Style6"/>
        </w:rPr>
        <w:t>OBTAIN A</w:t>
      </w:r>
      <w:r w:rsidR="00602C8B" w:rsidRPr="005E5779">
        <w:rPr>
          <w:rStyle w:val="Style6"/>
        </w:rPr>
        <w:t xml:space="preserve"> </w:t>
      </w:r>
      <w:r w:rsidRPr="005E5779">
        <w:rPr>
          <w:rFonts w:cs="Times New Roman"/>
        </w:rPr>
        <w:t>CERTIFICATE</w:t>
      </w:r>
      <w:r w:rsidR="004876B2" w:rsidRPr="005E5779">
        <w:rPr>
          <w:rFonts w:cs="Times New Roman"/>
        </w:rPr>
        <w:t>(S)</w:t>
      </w:r>
      <w:r w:rsidRPr="005E5779">
        <w:rPr>
          <w:rFonts w:cs="Times New Roman"/>
        </w:rPr>
        <w:t xml:space="preserve"> OF CONVENIENCE AND NECESSITY </w:t>
      </w:r>
      <w:bookmarkStart w:id="0" w:name="_Hlk100213669"/>
      <w:r w:rsidR="00543D7F" w:rsidRPr="005E5779">
        <w:rPr>
          <w:rStyle w:val="Style6"/>
        </w:rPr>
        <w:t>AND TO DUALLY CERTIFY WITH CITY OF RHOME'S CERTIFICATE OF CONVENIENCE AND NECESSITY NO. 10989 TO</w:t>
      </w:r>
      <w:r w:rsidR="002A22D4" w:rsidRPr="005E5779">
        <w:t xml:space="preserve"> </w:t>
      </w:r>
      <w:bookmarkEnd w:id="0"/>
      <w:r w:rsidRPr="005E5779">
        <w:rPr>
          <w:rFonts w:cs="Times New Roman"/>
        </w:rPr>
        <w:t>PROVIDE</w:t>
      </w:r>
      <w:r w:rsidR="00900D84" w:rsidRPr="005E5779">
        <w:rPr>
          <w:rFonts w:cs="Times New Roman"/>
        </w:rPr>
        <w:t xml:space="preserve"> </w:t>
      </w:r>
      <w:bookmarkStart w:id="1" w:name="_Hlk98250559"/>
      <w:r w:rsidR="00543D7F" w:rsidRPr="005E5779">
        <w:rPr>
          <w:rStyle w:val="Style6"/>
        </w:rPr>
        <w:t>WATER</w:t>
      </w:r>
      <w:bookmarkEnd w:id="1"/>
      <w:r w:rsidR="00602C8B" w:rsidRPr="005E5779">
        <w:rPr>
          <w:rFonts w:cs="Times New Roman"/>
        </w:rPr>
        <w:t xml:space="preserve"> </w:t>
      </w:r>
      <w:r w:rsidRPr="005E5779">
        <w:rPr>
          <w:rFonts w:cs="Times New Roman"/>
        </w:rPr>
        <w:t xml:space="preserve">UTILITY SERVICE IN </w:t>
      </w:r>
      <w:bookmarkStart w:id="2" w:name="_Hlk63346988"/>
      <w:r w:rsidR="00543D7F" w:rsidRPr="005E5779">
        <w:rPr>
          <w:rFonts w:cs="Times New Roman"/>
        </w:rPr>
        <w:t>WISE</w:t>
      </w:r>
      <w:r w:rsidR="0016736A" w:rsidRPr="005E5779">
        <w:rPr>
          <w:rFonts w:cs="Times New Roman"/>
        </w:rPr>
        <w:t xml:space="preserve"> </w:t>
      </w:r>
      <w:bookmarkStart w:id="3" w:name="_Hlk98250774"/>
      <w:r w:rsidR="00543D7F" w:rsidRPr="005E5779">
        <w:rPr>
          <w:rStyle w:val="Style6"/>
          <w:szCs w:val="28"/>
        </w:rPr>
        <w:t>COUNTY</w:t>
      </w:r>
      <w:bookmarkEnd w:id="3"/>
      <w:r w:rsidRPr="005E5779">
        <w:rPr>
          <w:rFonts w:cs="Times New Roman"/>
        </w:rPr>
        <w:t xml:space="preserve">, </w:t>
      </w:r>
      <w:bookmarkEnd w:id="2"/>
      <w:r w:rsidRPr="005E5779">
        <w:rPr>
          <w:rFonts w:cs="Times New Roman"/>
        </w:rPr>
        <w:t>TEXAS</w:t>
      </w:r>
    </w:p>
    <w:p w14:paraId="1A7724D3" w14:textId="77777777" w:rsidR="005127AF" w:rsidRPr="005E5779" w:rsidRDefault="005127AF" w:rsidP="005127AF">
      <w:pPr>
        <w:jc w:val="both"/>
        <w:rPr>
          <w:rFonts w:cs="Times New Roman"/>
          <w:sz w:val="16"/>
          <w:szCs w:val="16"/>
        </w:rPr>
      </w:pPr>
    </w:p>
    <w:p w14:paraId="67CC6108" w14:textId="5A14C449" w:rsidR="00B73B39" w:rsidRPr="005E5779" w:rsidRDefault="005E5779" w:rsidP="00B73B39">
      <w:pPr>
        <w:jc w:val="both"/>
        <w:rPr>
          <w:rFonts w:cs="Times New Roman"/>
        </w:rPr>
      </w:pPr>
      <w:bookmarkStart w:id="4" w:name="_Hlk141867518"/>
      <w:r w:rsidRPr="005E5779">
        <w:rPr>
          <w:rFonts w:cs="Times New Roman"/>
        </w:rPr>
        <w:t>Rolling V Ranch Water Control and Improvement District No. 3</w:t>
      </w:r>
      <w:r w:rsidR="00B73B39" w:rsidRPr="005E5779">
        <w:rPr>
          <w:rFonts w:cs="Times New Roman"/>
        </w:rPr>
        <w:t xml:space="preserve"> has filed an application with the Public Utility Commission of Texas </w:t>
      </w:r>
      <w:r w:rsidR="00602C8B" w:rsidRPr="005E5779">
        <w:rPr>
          <w:bCs/>
        </w:rPr>
        <w:t>to</w:t>
      </w:r>
      <w:r w:rsidR="0056529D" w:rsidRPr="005E5779">
        <w:rPr>
          <w:bCs/>
        </w:rPr>
        <w:t xml:space="preserve"> </w:t>
      </w:r>
      <w:r w:rsidRPr="005E5779">
        <w:rPr>
          <w:bCs/>
        </w:rPr>
        <w:t>obtain a water certificate of convenience and necessity (CCN)</w:t>
      </w:r>
      <w:r w:rsidR="00602C8B" w:rsidRPr="005E5779">
        <w:rPr>
          <w:bCs/>
        </w:rPr>
        <w:t xml:space="preserve"> </w:t>
      </w:r>
      <w:r w:rsidRPr="005E5779">
        <w:rPr>
          <w:rStyle w:val="Style6"/>
        </w:rPr>
        <w:t>and to dually certify with CCN No. 10989 of the City of Rhome for</w:t>
      </w:r>
      <w:r w:rsidR="003C2AEB" w:rsidRPr="005E5779">
        <w:t xml:space="preserve"> </w:t>
      </w:r>
      <w:r w:rsidR="003C2AEB" w:rsidRPr="005E5779">
        <w:rPr>
          <w:rFonts w:cs="Times New Roman"/>
        </w:rPr>
        <w:t xml:space="preserve">the provision of retail </w:t>
      </w:r>
      <w:r w:rsidRPr="005E5779">
        <w:t>water</w:t>
      </w:r>
      <w:r w:rsidR="003C2AEB" w:rsidRPr="005E5779">
        <w:rPr>
          <w:rFonts w:cs="Times New Roman"/>
        </w:rPr>
        <w:t xml:space="preserve"> utility service in </w:t>
      </w:r>
      <w:r w:rsidRPr="005E5779">
        <w:rPr>
          <w:rFonts w:cs="Times New Roman"/>
        </w:rPr>
        <w:t>Wise</w:t>
      </w:r>
      <w:r w:rsidR="003C2AEB" w:rsidRPr="005E5779">
        <w:rPr>
          <w:rFonts w:cs="Times New Roman"/>
        </w:rPr>
        <w:t xml:space="preserve"> </w:t>
      </w:r>
      <w:r w:rsidRPr="005E5779">
        <w:t>County</w:t>
      </w:r>
      <w:r w:rsidR="003C2AEB" w:rsidRPr="005E5779">
        <w:rPr>
          <w:rFonts w:cs="Times New Roman"/>
        </w:rPr>
        <w:t>, Texas.</w:t>
      </w:r>
    </w:p>
    <w:p w14:paraId="26B35A75" w14:textId="77777777" w:rsidR="00B1572D" w:rsidRPr="005E5779" w:rsidRDefault="00B1572D" w:rsidP="004F4D80">
      <w:pPr>
        <w:jc w:val="both"/>
        <w:rPr>
          <w:rFonts w:cs="Times New Roman"/>
          <w:sz w:val="16"/>
          <w:szCs w:val="16"/>
        </w:rPr>
      </w:pPr>
    </w:p>
    <w:p w14:paraId="49A1F938" w14:textId="0D648F47" w:rsidR="00602C8B" w:rsidRPr="005E5779" w:rsidRDefault="00602C8B" w:rsidP="00602C8B">
      <w:pPr>
        <w:jc w:val="both"/>
      </w:pPr>
      <w:bookmarkStart w:id="5" w:name="_Hlk82780252"/>
      <w:bookmarkStart w:id="6" w:name="_Hlk63330499"/>
      <w:bookmarkStart w:id="7" w:name="_Hlk63347581"/>
      <w:r w:rsidRPr="005E5779">
        <w:rPr>
          <w:u w:val="single"/>
        </w:rPr>
        <w:t xml:space="preserve">The requested area overlaps the district boundaries of </w:t>
      </w:r>
      <w:r w:rsidR="005E5779" w:rsidRPr="005E5779">
        <w:t>Rolling V Ranch Water Control and Improvement District 1 of Wise County</w:t>
      </w:r>
      <w:r w:rsidRPr="005E5779">
        <w:t xml:space="preserve">.  If </w:t>
      </w:r>
      <w:sdt>
        <w:sdtPr>
          <w:id w:val="2059892345"/>
          <w:placeholder>
            <w:docPart w:val="928906AC03A3437583589D164D116D67"/>
          </w:placeholder>
          <w:dropDownList>
            <w:listItem w:displayText="this" w:value="this"/>
            <w:listItem w:displayText="these" w:value="these"/>
          </w:dropDownList>
        </w:sdtPr>
        <w:sdtEndPr/>
        <w:sdtContent>
          <w:r w:rsidR="005E5779" w:rsidRPr="005E5779">
            <w:t>this</w:t>
          </w:r>
        </w:sdtContent>
      </w:sdt>
      <w:r w:rsidRPr="005E5779">
        <w:rPr>
          <w:rFonts w:cs="Times New Roman"/>
        </w:rPr>
        <w:t xml:space="preserve"> district </w:t>
      </w:r>
      <w:sdt>
        <w:sdtPr>
          <w:id w:val="-2129767357"/>
          <w:placeholder>
            <w:docPart w:val="060CEDE759614F0C9D38D623FF2C4E5C"/>
          </w:placeholder>
          <w:dropDownList>
            <w:listItem w:displayText="does" w:value="does"/>
            <w:listItem w:displayText="do" w:value="do"/>
          </w:dropDownList>
        </w:sdtPr>
        <w:sdtEndPr/>
        <w:sdtContent>
          <w:r w:rsidR="005E5779" w:rsidRPr="005E5779">
            <w:t>does</w:t>
          </w:r>
        </w:sdtContent>
      </w:sdt>
      <w:r w:rsidRPr="005E5779">
        <w:t xml:space="preserve"> not request a public hearing, the Commission shall determine that the </w:t>
      </w:r>
      <w:r w:rsidRPr="005E5779">
        <w:rPr>
          <w:rFonts w:cs="Times New Roman"/>
        </w:rPr>
        <w:t xml:space="preserve">district </w:t>
      </w:r>
      <w:r w:rsidRPr="005E5779">
        <w:t xml:space="preserve">is consenting to the </w:t>
      </w:r>
      <w:r w:rsidR="005E5779" w:rsidRPr="005E5779">
        <w:rPr>
          <w:rFonts w:cs="Times New Roman"/>
        </w:rPr>
        <w:t>Rolling V Ranch Water Control and Improvement District No. 3</w:t>
      </w:r>
      <w:r w:rsidRPr="005E5779">
        <w:t xml:space="preserve">’s request to provide retail </w:t>
      </w:r>
      <w:r w:rsidR="005E5779" w:rsidRPr="005E5779">
        <w:t>water</w:t>
      </w:r>
      <w:r w:rsidRPr="005E5779">
        <w:rPr>
          <w:rFonts w:cs="Times New Roman"/>
        </w:rPr>
        <w:t xml:space="preserve"> </w:t>
      </w:r>
      <w:r w:rsidRPr="005E5779">
        <w:t>utility service in the requested area.</w:t>
      </w:r>
    </w:p>
    <w:p w14:paraId="65D94AF1" w14:textId="77777777" w:rsidR="005E5779" w:rsidRPr="005E5779" w:rsidRDefault="005E5779" w:rsidP="00602C8B">
      <w:pPr>
        <w:jc w:val="both"/>
      </w:pPr>
    </w:p>
    <w:bookmarkEnd w:id="5"/>
    <w:p w14:paraId="09E7278A" w14:textId="77777777" w:rsidR="005E5779" w:rsidRPr="005E5779" w:rsidRDefault="005E5779" w:rsidP="005E5779">
      <w:pPr>
        <w:jc w:val="both"/>
      </w:pPr>
      <w:r w:rsidRPr="005E5779">
        <w:t xml:space="preserve">The requested area includes </w:t>
      </w:r>
      <w:r w:rsidRPr="005E5779">
        <w:rPr>
          <w:u w:val="single"/>
        </w:rPr>
        <w:t>14</w:t>
      </w:r>
      <w:r w:rsidRPr="005E5779">
        <w:t xml:space="preserve"> customer connections, is located approximately </w:t>
      </w:r>
      <w:r w:rsidRPr="005E5779">
        <w:rPr>
          <w:u w:val="single"/>
        </w:rPr>
        <w:t>0.7</w:t>
      </w:r>
      <w:r w:rsidRPr="005E5779">
        <w:t xml:space="preserve"> mile(s) </w:t>
      </w:r>
      <w:r w:rsidRPr="005E5779">
        <w:rPr>
          <w:u w:val="single"/>
        </w:rPr>
        <w:t>south</w:t>
      </w:r>
      <w:r w:rsidRPr="005E5779">
        <w:t xml:space="preserve"> of downtown </w:t>
      </w:r>
      <w:r w:rsidRPr="005E5779">
        <w:rPr>
          <w:u w:val="single"/>
        </w:rPr>
        <w:t>Rhome</w:t>
      </w:r>
      <w:r w:rsidRPr="005E5779">
        <w:t xml:space="preserve">, Texas, and is generally bounded on the north by </w:t>
      </w:r>
      <w:r w:rsidRPr="005E5779">
        <w:rPr>
          <w:u w:val="single"/>
        </w:rPr>
        <w:t>State Highway 114</w:t>
      </w:r>
      <w:r w:rsidRPr="005E5779">
        <w:t xml:space="preserve">; on the east by </w:t>
      </w:r>
      <w:r w:rsidRPr="005E5779">
        <w:rPr>
          <w:u w:val="single"/>
        </w:rPr>
        <w:t>United States Highway 287</w:t>
      </w:r>
      <w:r w:rsidRPr="005E5779">
        <w:t xml:space="preserve">; on the south by </w:t>
      </w:r>
      <w:r w:rsidRPr="005E5779">
        <w:rPr>
          <w:u w:val="single"/>
        </w:rPr>
        <w:t xml:space="preserve">Tarrant and </w:t>
      </w:r>
      <w:proofErr w:type="gramStart"/>
      <w:r w:rsidRPr="005E5779">
        <w:rPr>
          <w:u w:val="single"/>
        </w:rPr>
        <w:t>Wise county</w:t>
      </w:r>
      <w:proofErr w:type="gramEnd"/>
      <w:r w:rsidRPr="005E5779">
        <w:rPr>
          <w:u w:val="single"/>
        </w:rPr>
        <w:t xml:space="preserve"> line boundary</w:t>
      </w:r>
      <w:r w:rsidRPr="005E5779">
        <w:t xml:space="preserve">; and on the west by </w:t>
      </w:r>
      <w:r w:rsidRPr="005E5779">
        <w:rPr>
          <w:u w:val="single"/>
        </w:rPr>
        <w:t>Farm to Market 718</w:t>
      </w:r>
      <w:r w:rsidRPr="005E5779">
        <w:t>.</w:t>
      </w:r>
    </w:p>
    <w:p w14:paraId="03E49D40" w14:textId="77777777" w:rsidR="005E5779" w:rsidRPr="005E5779" w:rsidRDefault="005E5779" w:rsidP="005E5779">
      <w:pPr>
        <w:jc w:val="both"/>
      </w:pPr>
    </w:p>
    <w:p w14:paraId="747148A0" w14:textId="77777777" w:rsidR="005E5779" w:rsidRPr="005E5779" w:rsidRDefault="005E5779" w:rsidP="005E5779">
      <w:pPr>
        <w:jc w:val="both"/>
      </w:pPr>
      <w:r w:rsidRPr="005E5779">
        <w:t xml:space="preserve">The requested area includes approximately </w:t>
      </w:r>
      <w:r w:rsidRPr="005E5779">
        <w:rPr>
          <w:u w:val="single"/>
        </w:rPr>
        <w:t>2,367.5</w:t>
      </w:r>
      <w:r w:rsidRPr="005E5779">
        <w:t xml:space="preserve"> acres, comprised of dual certificated area with City of Rhome (CCN No. 10989).</w:t>
      </w:r>
    </w:p>
    <w:p w14:paraId="38FC0F66" w14:textId="77777777" w:rsidR="005E5779" w:rsidRPr="009E289B" w:rsidRDefault="005E5779" w:rsidP="005E5779">
      <w:pPr>
        <w:jc w:val="both"/>
      </w:pPr>
    </w:p>
    <w:p w14:paraId="38E796F2" w14:textId="77777777" w:rsidR="005E5779" w:rsidRPr="009E289B" w:rsidRDefault="005E5779" w:rsidP="005E5779">
      <w:pPr>
        <w:jc w:val="both"/>
      </w:pPr>
      <w:r w:rsidRPr="009E289B">
        <w:t xml:space="preserve">The </w:t>
      </w:r>
      <w:sdt>
        <w:sdtPr>
          <w:alias w:val="Select type"/>
          <w:tag w:val="Select type"/>
          <w:id w:val="1253081948"/>
          <w:placeholder>
            <w:docPart w:val="FD2846113F544D569DDA919395FD8956"/>
          </w:placeholder>
          <w:dropDownList>
            <w:listItem w:value="Select type."/>
            <w:listItem w:displayText="application" w:value="application"/>
            <w:listItem w:displayText="petition" w:value="petition"/>
          </w:dropDownList>
        </w:sdtPr>
        <w:sdtContent>
          <w:r w:rsidRPr="009E289B">
            <w:t>application</w:t>
          </w:r>
        </w:sdtContent>
      </w:sdt>
      <w:r w:rsidRPr="009E289B">
        <w:t xml:space="preserve"> proposes the addition of approximately </w:t>
      </w:r>
      <w:r w:rsidRPr="009E289B">
        <w:rPr>
          <w:u w:val="single"/>
        </w:rPr>
        <w:t>2,367.5</w:t>
      </w:r>
      <w:r w:rsidRPr="009E289B">
        <w:t xml:space="preserve"> acres and the issuance of water CCN number to Rolling V Ranch </w:t>
      </w:r>
      <w:r>
        <w:t>WCID</w:t>
      </w:r>
      <w:r w:rsidRPr="009E289B">
        <w:t xml:space="preserve"> No. 3 of Wise County. </w:t>
      </w:r>
    </w:p>
    <w:p w14:paraId="2796820E" w14:textId="77777777" w:rsidR="005E5779" w:rsidRPr="009E289B" w:rsidRDefault="005E5779" w:rsidP="005E5779">
      <w:pPr>
        <w:jc w:val="both"/>
      </w:pPr>
    </w:p>
    <w:p w14:paraId="65E2B474" w14:textId="590B9A7D" w:rsidR="003F6E3D" w:rsidRDefault="005E5779" w:rsidP="005E5779">
      <w:pPr>
        <w:spacing w:before="240"/>
        <w:rPr>
          <w:bCs/>
        </w:rPr>
      </w:pPr>
      <w:r w:rsidRPr="009E289B">
        <w:rPr>
          <w:u w:val="single"/>
        </w:rPr>
        <w:t>2,367.5</w:t>
      </w:r>
      <w:r w:rsidRPr="009E289B">
        <w:t xml:space="preserve"> acres will be dual certification </w:t>
      </w:r>
      <w:r>
        <w:t>between Rolling V Ranch Water WCID No. 3 of Wise County (issuance of water CCN number) and the City of Rhome</w:t>
      </w:r>
      <w:r w:rsidRPr="009E289B">
        <w:t xml:space="preserve"> </w:t>
      </w:r>
      <w:r>
        <w:t>(</w:t>
      </w:r>
      <w:r w:rsidRPr="009E289B">
        <w:t>CCN No. 10989</w:t>
      </w:r>
      <w:r>
        <w:t>)</w:t>
      </w:r>
      <w:r w:rsidRPr="009E289B">
        <w:t>.</w:t>
      </w:r>
      <w:r w:rsidRPr="00C731A2">
        <w:rPr>
          <w:bCs/>
          <w:color w:val="FF0000"/>
        </w:rPr>
        <w:t xml:space="preserve"> </w:t>
      </w:r>
      <w:bookmarkEnd w:id="6"/>
    </w:p>
    <w:bookmarkEnd w:id="7"/>
    <w:bookmarkEnd w:id="4"/>
    <w:p w14:paraId="4531C18C" w14:textId="77777777" w:rsidR="00AE3D8A" w:rsidRPr="00E51527" w:rsidRDefault="00AE3D8A" w:rsidP="00AE3D8A">
      <w:pPr>
        <w:jc w:val="both"/>
        <w:rPr>
          <w:rFonts w:cs="Times New Roman"/>
          <w:sz w:val="16"/>
          <w:szCs w:val="16"/>
        </w:rPr>
      </w:pPr>
    </w:p>
    <w:p w14:paraId="20DAF7EB" w14:textId="52BBA8F9" w:rsidR="000F2FA8" w:rsidRPr="005E5779" w:rsidRDefault="005127AF" w:rsidP="004421A9">
      <w:pPr>
        <w:jc w:val="both"/>
        <w:rPr>
          <w:rFonts w:cs="Times New Roman"/>
        </w:rPr>
      </w:pPr>
      <w:r w:rsidRPr="000808ED">
        <w:rPr>
          <w:rFonts w:cs="Times New Roman"/>
          <w:b/>
        </w:rPr>
        <w:t xml:space="preserve">A copy of the </w:t>
      </w:r>
      <w:r w:rsidR="00030129">
        <w:rPr>
          <w:rFonts w:cs="Times New Roman"/>
          <w:b/>
        </w:rPr>
        <w:t>maps</w:t>
      </w:r>
      <w:r w:rsidR="008F1846" w:rsidRPr="000808ED">
        <w:rPr>
          <w:rFonts w:cs="Times New Roman"/>
          <w:b/>
        </w:rPr>
        <w:t xml:space="preserve"> showing the requested </w:t>
      </w:r>
      <w:r w:rsidRPr="000808ED">
        <w:rPr>
          <w:rFonts w:cs="Times New Roman"/>
          <w:b/>
        </w:rPr>
        <w:t xml:space="preserve">area </w:t>
      </w:r>
      <w:r w:rsidR="00B143A2">
        <w:rPr>
          <w:rFonts w:cs="Times New Roman"/>
          <w:b/>
        </w:rPr>
        <w:t>are</w:t>
      </w:r>
      <w:r w:rsidRPr="000808ED">
        <w:rPr>
          <w:rFonts w:cs="Times New Roman"/>
          <w:b/>
        </w:rPr>
        <w:t xml:space="preserve"> available at</w:t>
      </w:r>
      <w:r w:rsidRPr="005E5779">
        <w:rPr>
          <w:rFonts w:cs="Times New Roman"/>
          <w:b/>
        </w:rPr>
        <w:t>:</w:t>
      </w:r>
      <w:r w:rsidR="00EF3B55" w:rsidRPr="005E5779">
        <w:rPr>
          <w:rFonts w:cs="Times New Roman"/>
        </w:rPr>
        <w:t xml:space="preserve"> </w:t>
      </w:r>
      <w:r w:rsidR="005E5779" w:rsidRPr="005E5779">
        <w:rPr>
          <w:rFonts w:cs="Times New Roman"/>
          <w:u w:val="single"/>
        </w:rPr>
        <w:t>2728 N Harwood, Suite 500, Dallas, TX 75201</w:t>
      </w:r>
    </w:p>
    <w:p w14:paraId="0B65C6F8" w14:textId="77777777" w:rsidR="00AA0560" w:rsidRPr="005E5779" w:rsidRDefault="00AA0560" w:rsidP="00AA0560">
      <w:pPr>
        <w:jc w:val="both"/>
        <w:rPr>
          <w:rFonts w:cs="Times New Roman"/>
          <w:sz w:val="16"/>
          <w:szCs w:val="16"/>
        </w:rPr>
      </w:pPr>
    </w:p>
    <w:p w14:paraId="5A8ECE57" w14:textId="77777777" w:rsidR="00AC5046" w:rsidRDefault="00AC5046" w:rsidP="00AC5046">
      <w:pPr>
        <w:jc w:val="both"/>
        <w:rPr>
          <w:rFonts w:cs="Times New Roman"/>
          <w:i/>
          <w:iCs/>
        </w:rPr>
      </w:pPr>
      <w:r w:rsidRPr="005E5779">
        <w:rPr>
          <w:rFonts w:cs="Times New Roman"/>
          <w:i/>
          <w:iCs/>
        </w:rPr>
        <w:t xml:space="preserve">Persons who wish to intervene in the proceeding or comment upon action sought should contact the Public Utility Commission, P.O. Box 13326, Austin, Texas 78711-3326, or call the </w:t>
      </w:r>
      <w:r>
        <w:rPr>
          <w:rFonts w:cs="Times New Roman"/>
          <w:i/>
          <w:iCs/>
        </w:rPr>
        <w:t>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38ECCED" w14:textId="77777777" w:rsidR="006F7DC8" w:rsidRPr="00E51527" w:rsidRDefault="006F7DC8" w:rsidP="005127AF">
      <w:pPr>
        <w:jc w:val="both"/>
        <w:rPr>
          <w:rFonts w:cs="Times New Roman"/>
          <w:sz w:val="16"/>
          <w:szCs w:val="16"/>
        </w:rPr>
      </w:pPr>
    </w:p>
    <w:p w14:paraId="08587A77"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455EDCF4" w14:textId="77777777" w:rsidR="003650B0" w:rsidRPr="00E51527" w:rsidRDefault="003650B0" w:rsidP="00E51527">
      <w:pPr>
        <w:jc w:val="both"/>
        <w:rPr>
          <w:rFonts w:cs="Times New Roman"/>
          <w:sz w:val="16"/>
          <w:szCs w:val="16"/>
        </w:rPr>
      </w:pPr>
    </w:p>
    <w:p w14:paraId="634F5F8B"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w:t>
      </w:r>
      <w:r w:rsidRPr="009453C5">
        <w:rPr>
          <w:rFonts w:cs="Times New Roman"/>
        </w:rPr>
        <w:lastRenderedPageBreak/>
        <w:t xml:space="preserve">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7114EB4" w14:textId="77777777" w:rsidR="003650B0" w:rsidRPr="00E51527" w:rsidRDefault="003650B0" w:rsidP="003650B0">
      <w:pPr>
        <w:jc w:val="both"/>
        <w:rPr>
          <w:rFonts w:cs="Times New Roman"/>
          <w:sz w:val="16"/>
          <w:szCs w:val="16"/>
        </w:rPr>
      </w:pPr>
    </w:p>
    <w:p w14:paraId="6E054F37"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5CBCECB0" w14:textId="77777777" w:rsidR="005A25E0" w:rsidRDefault="005A25E0" w:rsidP="003650B0">
      <w:pPr>
        <w:jc w:val="both"/>
        <w:rPr>
          <w:rFonts w:cs="Times New Roman"/>
        </w:rPr>
      </w:pPr>
    </w:p>
    <w:p w14:paraId="56D0F194"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28D0AC35" w14:textId="77777777" w:rsidR="003650B0" w:rsidRPr="009453C5" w:rsidRDefault="003650B0" w:rsidP="003650B0">
      <w:pPr>
        <w:jc w:val="center"/>
        <w:rPr>
          <w:rFonts w:cs="Times New Roman"/>
        </w:rPr>
      </w:pPr>
      <w:r w:rsidRPr="009453C5">
        <w:rPr>
          <w:rFonts w:cs="Times New Roman"/>
        </w:rPr>
        <w:t>Public Utility Commission of Texas</w:t>
      </w:r>
    </w:p>
    <w:p w14:paraId="686B473E" w14:textId="77777777" w:rsidR="003650B0" w:rsidRPr="009453C5" w:rsidRDefault="003650B0" w:rsidP="003650B0">
      <w:pPr>
        <w:jc w:val="center"/>
        <w:rPr>
          <w:rFonts w:cs="Times New Roman"/>
        </w:rPr>
      </w:pPr>
      <w:r w:rsidRPr="009453C5">
        <w:rPr>
          <w:rFonts w:cs="Times New Roman"/>
        </w:rPr>
        <w:t>Central Records</w:t>
      </w:r>
    </w:p>
    <w:p w14:paraId="7698F521" w14:textId="77777777" w:rsidR="003650B0" w:rsidRPr="009453C5" w:rsidRDefault="003650B0" w:rsidP="003650B0">
      <w:pPr>
        <w:jc w:val="center"/>
        <w:rPr>
          <w:rFonts w:cs="Times New Roman"/>
        </w:rPr>
      </w:pPr>
      <w:r w:rsidRPr="009453C5">
        <w:rPr>
          <w:rFonts w:cs="Times New Roman"/>
        </w:rPr>
        <w:t>1701 N. Congress, P. O. Box 13326</w:t>
      </w:r>
    </w:p>
    <w:p w14:paraId="6500EA7F" w14:textId="77777777" w:rsidR="003650B0" w:rsidRPr="009453C5" w:rsidRDefault="003650B0" w:rsidP="003650B0">
      <w:pPr>
        <w:jc w:val="center"/>
        <w:rPr>
          <w:rFonts w:cs="Times New Roman"/>
        </w:rPr>
      </w:pPr>
      <w:r w:rsidRPr="009453C5">
        <w:rPr>
          <w:rFonts w:cs="Times New Roman"/>
        </w:rPr>
        <w:t>Austin, TX  78711-3326</w:t>
      </w:r>
    </w:p>
    <w:p w14:paraId="6F30FF8C" w14:textId="77777777" w:rsidR="003650B0" w:rsidRPr="001C215F" w:rsidRDefault="003650B0" w:rsidP="003650B0">
      <w:pPr>
        <w:jc w:val="both"/>
        <w:rPr>
          <w:rFonts w:cs="Times New Roman"/>
          <w:sz w:val="16"/>
          <w:szCs w:val="16"/>
        </w:rPr>
      </w:pPr>
    </w:p>
    <w:p w14:paraId="45C88FE6"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A455614" w14:textId="77777777" w:rsidR="003650B0" w:rsidRPr="00E51527" w:rsidRDefault="003650B0" w:rsidP="003650B0">
      <w:pPr>
        <w:jc w:val="both"/>
        <w:rPr>
          <w:rFonts w:cs="Times New Roman"/>
          <w:sz w:val="16"/>
          <w:szCs w:val="16"/>
          <w:lang w:val="es-MX"/>
        </w:rPr>
      </w:pPr>
    </w:p>
    <w:p w14:paraId="110409D8" w14:textId="77777777" w:rsidR="00A22F5B" w:rsidRDefault="003650B0" w:rsidP="005A25E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A22F5B">
        <w:rPr>
          <w:lang w:val="es-MX"/>
        </w:rPr>
        <w:br w:type="page"/>
      </w:r>
    </w:p>
    <w:p w14:paraId="62FA6F5F" w14:textId="77777777" w:rsidR="00A22F5B" w:rsidRPr="00211F35" w:rsidRDefault="00A22F5B" w:rsidP="00A22F5B">
      <w:pPr>
        <w:widowControl w:val="0"/>
        <w:tabs>
          <w:tab w:val="right" w:pos="9360"/>
        </w:tabs>
        <w:rPr>
          <w:rFonts w:cs="Times New Roman"/>
        </w:rPr>
      </w:pPr>
    </w:p>
    <w:p w14:paraId="3C8F696D" w14:textId="77777777" w:rsidR="00A22F5B" w:rsidRPr="00211F35" w:rsidRDefault="00A22F5B" w:rsidP="00A22F5B">
      <w:pPr>
        <w:jc w:val="center"/>
        <w:rPr>
          <w:rFonts w:cs="Times New Roman"/>
          <w:sz w:val="40"/>
          <w:szCs w:val="40"/>
        </w:rPr>
      </w:pPr>
      <w:r w:rsidRPr="00211F35">
        <w:rPr>
          <w:rFonts w:cs="Times New Roman"/>
          <w:sz w:val="40"/>
          <w:szCs w:val="40"/>
        </w:rPr>
        <w:t xml:space="preserve">PUBLIC UTILITY COMMISSION </w:t>
      </w:r>
      <w:r>
        <w:rPr>
          <w:rFonts w:ascii="Georgia" w:hAnsi="Georgia" w:cs="Times New Roman"/>
          <w:sz w:val="40"/>
          <w:szCs w:val="40"/>
        </w:rPr>
        <w:t>OF TEXAS</w:t>
      </w:r>
    </w:p>
    <w:p w14:paraId="64CC533C" w14:textId="77777777" w:rsidR="00A22F5B" w:rsidRPr="00211F35" w:rsidRDefault="00A22F5B" w:rsidP="00A22F5B">
      <w:pPr>
        <w:jc w:val="center"/>
        <w:rPr>
          <w:rFonts w:cs="Times New Roman"/>
          <w:sz w:val="32"/>
          <w:szCs w:val="32"/>
        </w:rPr>
      </w:pPr>
    </w:p>
    <w:p w14:paraId="0DA2206F" w14:textId="77777777" w:rsidR="00A22F5B" w:rsidRPr="00211F35" w:rsidRDefault="00A22F5B" w:rsidP="00A22F5B">
      <w:pPr>
        <w:jc w:val="center"/>
        <w:rPr>
          <w:rFonts w:cs="Times New Roman"/>
        </w:rPr>
      </w:pPr>
      <w:r w:rsidRPr="00211F35">
        <w:rPr>
          <w:rFonts w:cs="Times New Roman"/>
          <w:noProof/>
          <w:color w:val="FF0000"/>
          <w:sz w:val="22"/>
        </w:rPr>
        <w:drawing>
          <wp:inline distT="0" distB="0" distL="0" distR="0" wp14:anchorId="290C2D76" wp14:editId="5338D77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FC2EA90" w14:textId="77777777" w:rsidR="00A22F5B" w:rsidRPr="001024A0" w:rsidRDefault="00A22F5B" w:rsidP="00A22F5B">
      <w:pPr>
        <w:jc w:val="center"/>
        <w:rPr>
          <w:rFonts w:cs="Times New Roman"/>
        </w:rPr>
      </w:pPr>
      <w:r w:rsidRPr="001024A0">
        <w:rPr>
          <w:rFonts w:cs="Times New Roman"/>
        </w:rPr>
        <w:t>PUBLISHER’S AFFIDAVIT</w:t>
      </w:r>
    </w:p>
    <w:p w14:paraId="13AD5E8C" w14:textId="0F679E07" w:rsidR="00A22F5B" w:rsidRPr="005E5779" w:rsidRDefault="00A22F5B" w:rsidP="00A22F5B">
      <w:pPr>
        <w:widowControl w:val="0"/>
        <w:tabs>
          <w:tab w:val="center" w:pos="4680"/>
        </w:tabs>
        <w:jc w:val="center"/>
        <w:rPr>
          <w:rFonts w:cs="Times New Roman"/>
        </w:rPr>
      </w:pPr>
      <w:r w:rsidRPr="001024A0">
        <w:rPr>
          <w:rFonts w:cs="Times New Roman"/>
        </w:rPr>
        <w:t xml:space="preserve">DOCKET </w:t>
      </w:r>
      <w:r w:rsidRPr="005E5779">
        <w:rPr>
          <w:rFonts w:cs="Times New Roman"/>
        </w:rPr>
        <w:t xml:space="preserve">NO. </w:t>
      </w:r>
      <w:r w:rsidR="00543D7F" w:rsidRPr="005E5779">
        <w:rPr>
          <w:bCs/>
          <w:iCs/>
        </w:rPr>
        <w:t>54147</w:t>
      </w:r>
    </w:p>
    <w:p w14:paraId="7D10D83A" w14:textId="77777777" w:rsidR="00A22F5B" w:rsidRDefault="00A22F5B" w:rsidP="00A22F5B">
      <w:pPr>
        <w:widowControl w:val="0"/>
        <w:rPr>
          <w:rFonts w:cs="Times New Roman"/>
        </w:rPr>
      </w:pPr>
    </w:p>
    <w:p w14:paraId="0A443231" w14:textId="77777777" w:rsidR="00A22F5B" w:rsidRPr="001024A0" w:rsidRDefault="00A22F5B" w:rsidP="00A22F5B">
      <w:pPr>
        <w:widowControl w:val="0"/>
        <w:rPr>
          <w:rFonts w:cs="Times New Roman"/>
        </w:rPr>
      </w:pPr>
      <w:r w:rsidRPr="001024A0">
        <w:rPr>
          <w:rFonts w:cs="Times New Roman"/>
        </w:rPr>
        <w:t>STATE OF TEXAS</w:t>
      </w:r>
    </w:p>
    <w:p w14:paraId="754644DC" w14:textId="77777777" w:rsidR="00A22F5B" w:rsidRPr="001024A0" w:rsidRDefault="00A22F5B" w:rsidP="00A22F5B">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23CC9B91" w14:textId="77777777" w:rsidR="00A22F5B" w:rsidRPr="001024A0" w:rsidRDefault="00A22F5B" w:rsidP="00A22F5B">
      <w:pPr>
        <w:widowControl w:val="0"/>
        <w:rPr>
          <w:rFonts w:cs="Times New Roman"/>
        </w:rPr>
      </w:pPr>
    </w:p>
    <w:p w14:paraId="7B78D606" w14:textId="77777777" w:rsidR="00A22F5B" w:rsidRPr="001024A0" w:rsidRDefault="00A22F5B" w:rsidP="00A22F5B">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65B7A7E7" w14:textId="77777777" w:rsidR="00A22F5B" w:rsidRPr="001024A0" w:rsidRDefault="00A22F5B" w:rsidP="00A22F5B">
      <w:pPr>
        <w:widowControl w:val="0"/>
        <w:rPr>
          <w:rFonts w:cs="Times New Roman"/>
          <w:sz w:val="16"/>
          <w:szCs w:val="16"/>
        </w:rPr>
      </w:pPr>
    </w:p>
    <w:p w14:paraId="51B12F58" w14:textId="77777777" w:rsidR="00A22F5B" w:rsidRDefault="00A22F5B" w:rsidP="00A22F5B">
      <w:pPr>
        <w:widowControl w:val="0"/>
        <w:rPr>
          <w:rFonts w:cs="Times New Roman"/>
        </w:rPr>
      </w:pPr>
      <w:r w:rsidRPr="001024A0">
        <w:rPr>
          <w:rFonts w:cs="Times New Roman"/>
        </w:rPr>
        <w:t xml:space="preserve">who being by me duly sworn, deposes and that (s)he is the </w:t>
      </w:r>
    </w:p>
    <w:p w14:paraId="1572286D" w14:textId="77777777" w:rsidR="00A22F5B" w:rsidRPr="001024A0" w:rsidRDefault="00A22F5B" w:rsidP="00A22F5B">
      <w:pPr>
        <w:widowControl w:val="0"/>
        <w:rPr>
          <w:rFonts w:cs="Times New Roman"/>
          <w:sz w:val="16"/>
          <w:szCs w:val="16"/>
        </w:rPr>
      </w:pPr>
    </w:p>
    <w:p w14:paraId="57858ED3" w14:textId="77777777" w:rsidR="00A22F5B" w:rsidRPr="001024A0" w:rsidRDefault="00A22F5B" w:rsidP="00A22F5B">
      <w:pPr>
        <w:widowControl w:val="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9C51B74" w14:textId="77777777" w:rsidR="00A22F5B" w:rsidRPr="001024A0" w:rsidRDefault="00A22F5B" w:rsidP="00A22F5B">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9BB1312" w14:textId="77777777" w:rsidR="00A22F5B" w:rsidRPr="001024A0" w:rsidRDefault="00A22F5B" w:rsidP="00A22F5B">
      <w:pPr>
        <w:widowControl w:val="0"/>
        <w:rPr>
          <w:rFonts w:cs="Times New Roman"/>
        </w:rPr>
      </w:pPr>
    </w:p>
    <w:p w14:paraId="78D782E3" w14:textId="77777777" w:rsidR="00A22F5B" w:rsidRPr="001024A0" w:rsidRDefault="00A22F5B" w:rsidP="00A22F5B">
      <w:pPr>
        <w:widowControl w:val="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EC52723" w14:textId="77777777" w:rsidR="00A22F5B" w:rsidRPr="001024A0" w:rsidRDefault="00A22F5B" w:rsidP="00A22F5B">
      <w:pPr>
        <w:widowControl w:val="0"/>
        <w:ind w:left="5040"/>
        <w:rPr>
          <w:rFonts w:cs="Times New Roman"/>
          <w:sz w:val="22"/>
          <w:szCs w:val="22"/>
        </w:rPr>
      </w:pPr>
      <w:r w:rsidRPr="001024A0">
        <w:rPr>
          <w:rFonts w:cs="Times New Roman"/>
          <w:sz w:val="22"/>
          <w:szCs w:val="22"/>
        </w:rPr>
        <w:t>(COUNTY/COUNTIES)</w:t>
      </w:r>
    </w:p>
    <w:p w14:paraId="6C7B6079" w14:textId="77777777" w:rsidR="00A22F5B" w:rsidRPr="001024A0" w:rsidRDefault="00A22F5B" w:rsidP="00A22F5B">
      <w:pPr>
        <w:widowControl w:val="0"/>
        <w:rPr>
          <w:rFonts w:cs="Times New Roman"/>
        </w:rPr>
      </w:pPr>
    </w:p>
    <w:p w14:paraId="5430FE69" w14:textId="77777777" w:rsidR="00A22F5B" w:rsidRPr="001024A0" w:rsidRDefault="00A22F5B" w:rsidP="00A22F5B">
      <w:pPr>
        <w:widowControl w:val="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769CF71B" w14:textId="77777777" w:rsidR="00A22F5B" w:rsidRPr="001024A0" w:rsidRDefault="00A22F5B" w:rsidP="00A22F5B">
      <w:pPr>
        <w:widowControl w:val="0"/>
        <w:ind w:left="3600"/>
        <w:rPr>
          <w:rFonts w:cs="Times New Roman"/>
          <w:sz w:val="22"/>
          <w:szCs w:val="22"/>
        </w:rPr>
      </w:pPr>
      <w:r w:rsidRPr="001024A0">
        <w:rPr>
          <w:rFonts w:cs="Times New Roman"/>
          <w:sz w:val="22"/>
          <w:szCs w:val="22"/>
        </w:rPr>
        <w:t>(COUNTY/COUNTIES)</w:t>
      </w:r>
    </w:p>
    <w:p w14:paraId="7EC0B566" w14:textId="77777777" w:rsidR="00A22F5B" w:rsidRPr="001024A0" w:rsidRDefault="00A22F5B" w:rsidP="00A22F5B">
      <w:pPr>
        <w:widowControl w:val="0"/>
        <w:rPr>
          <w:rFonts w:cs="Times New Roman"/>
        </w:rPr>
      </w:pPr>
    </w:p>
    <w:p w14:paraId="41FC0E27" w14:textId="77777777" w:rsidR="00A22F5B" w:rsidRPr="001024A0" w:rsidRDefault="00A22F5B" w:rsidP="00A22F5B">
      <w:pPr>
        <w:widowControl w:val="0"/>
        <w:rPr>
          <w:rFonts w:cs="Times New Roman"/>
        </w:rPr>
      </w:pPr>
      <w:r w:rsidRPr="001024A0">
        <w:rPr>
          <w:rFonts w:cs="Times New Roman"/>
        </w:rPr>
        <w:t>and that the attached notice was published in said newspaper on the following dates, to wit:</w:t>
      </w:r>
    </w:p>
    <w:p w14:paraId="7DB7D0FF" w14:textId="77777777" w:rsidR="00A22F5B" w:rsidRPr="001024A0" w:rsidRDefault="00A22F5B" w:rsidP="00A22F5B">
      <w:pPr>
        <w:widowControl w:val="0"/>
        <w:rPr>
          <w:rFonts w:cs="Times New Roman"/>
        </w:rPr>
      </w:pPr>
    </w:p>
    <w:p w14:paraId="0FD9B6E2" w14:textId="77777777" w:rsidR="00A22F5B" w:rsidRPr="001024A0" w:rsidRDefault="00A22F5B" w:rsidP="00A22F5B">
      <w:pPr>
        <w:widowControl w:val="0"/>
        <w:rPr>
          <w:rFonts w:cs="Times New Roman"/>
        </w:rPr>
      </w:pPr>
      <w:r w:rsidRPr="001024A0">
        <w:rPr>
          <w:rFonts w:cs="Times New Roman"/>
        </w:rPr>
        <w:t>__________________________________________________________________</w:t>
      </w:r>
      <w:r>
        <w:rPr>
          <w:rFonts w:cs="Times New Roman"/>
        </w:rPr>
        <w:t>___________</w:t>
      </w:r>
    </w:p>
    <w:p w14:paraId="2E49B37A" w14:textId="77777777" w:rsidR="00A22F5B" w:rsidRPr="001024A0" w:rsidRDefault="00A22F5B" w:rsidP="00A22F5B">
      <w:pPr>
        <w:widowControl w:val="0"/>
        <w:ind w:left="3600"/>
        <w:rPr>
          <w:rFonts w:cs="Times New Roman"/>
          <w:sz w:val="22"/>
          <w:szCs w:val="22"/>
        </w:rPr>
      </w:pPr>
      <w:r w:rsidRPr="001024A0">
        <w:rPr>
          <w:rFonts w:cs="Times New Roman"/>
          <w:sz w:val="22"/>
          <w:szCs w:val="22"/>
        </w:rPr>
        <w:t>(DATES)</w:t>
      </w:r>
    </w:p>
    <w:p w14:paraId="5C770BB6" w14:textId="77777777" w:rsidR="00A22F5B" w:rsidRPr="001024A0" w:rsidRDefault="00A22F5B" w:rsidP="00A22F5B">
      <w:pPr>
        <w:widowControl w:val="0"/>
        <w:rPr>
          <w:rFonts w:cs="Times New Roman"/>
        </w:rPr>
      </w:pPr>
    </w:p>
    <w:p w14:paraId="5E092E64" w14:textId="77777777" w:rsidR="00A22F5B" w:rsidRPr="001024A0" w:rsidRDefault="00A22F5B" w:rsidP="00A22F5B">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21459409" w14:textId="77777777" w:rsidR="00A22F5B" w:rsidRPr="001024A0" w:rsidRDefault="00A22F5B" w:rsidP="00A22F5B">
      <w:pPr>
        <w:widowControl w:val="0"/>
        <w:rPr>
          <w:rFonts w:cs="Times New Roman"/>
          <w:sz w:val="22"/>
          <w:szCs w:val="22"/>
        </w:rPr>
      </w:pPr>
      <w:r w:rsidRPr="001024A0">
        <w:rPr>
          <w:rFonts w:cs="Times New Roman"/>
          <w:sz w:val="22"/>
          <w:szCs w:val="22"/>
        </w:rPr>
        <w:t>(SIGNATURE OF NEWSPAPER REPRESENTATIVE)</w:t>
      </w:r>
    </w:p>
    <w:p w14:paraId="054CF1B8" w14:textId="77777777" w:rsidR="00A22F5B" w:rsidRPr="001024A0" w:rsidRDefault="00A22F5B" w:rsidP="00A22F5B">
      <w:pPr>
        <w:widowControl w:val="0"/>
        <w:rPr>
          <w:rFonts w:cs="Times New Roman"/>
        </w:rPr>
      </w:pPr>
    </w:p>
    <w:p w14:paraId="73E1C827" w14:textId="77777777" w:rsidR="00A22F5B" w:rsidRPr="001024A0" w:rsidRDefault="00A22F5B" w:rsidP="00A22F5B">
      <w:pPr>
        <w:widowControl w:val="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37C875BB" w14:textId="77777777" w:rsidR="00A22F5B" w:rsidRPr="001024A0" w:rsidRDefault="00A22F5B" w:rsidP="00A22F5B">
      <w:pPr>
        <w:widowControl w:val="0"/>
        <w:rPr>
          <w:rFonts w:cs="Times New Roman"/>
        </w:rPr>
      </w:pPr>
      <w:r w:rsidRPr="001024A0">
        <w:rPr>
          <w:rFonts w:cs="Times New Roman"/>
        </w:rPr>
        <w:t>to certify which witness my hand and seal of office</w:t>
      </w:r>
      <w:r w:rsidRPr="003E32C8">
        <w:rPr>
          <w:rFonts w:cs="Times New Roman"/>
        </w:rPr>
        <w:t>.</w:t>
      </w:r>
    </w:p>
    <w:p w14:paraId="205960A0" w14:textId="77777777" w:rsidR="00A22F5B" w:rsidRPr="001024A0" w:rsidRDefault="00A22F5B" w:rsidP="00A22F5B">
      <w:pPr>
        <w:widowControl w:val="0"/>
        <w:rPr>
          <w:rFonts w:cs="Times New Roman"/>
        </w:rPr>
      </w:pPr>
    </w:p>
    <w:p w14:paraId="1FDC9DDD" w14:textId="77777777" w:rsidR="00A22F5B" w:rsidRPr="001024A0" w:rsidRDefault="00A22F5B" w:rsidP="00A22F5B">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6DA0E28D" w14:textId="77777777" w:rsidR="00A22F5B" w:rsidRPr="001024A0" w:rsidRDefault="00A22F5B" w:rsidP="00A22F5B">
      <w:pPr>
        <w:widowControl w:val="0"/>
        <w:tabs>
          <w:tab w:val="right" w:pos="9360"/>
        </w:tabs>
        <w:rPr>
          <w:rFonts w:cs="Times New Roman"/>
        </w:rPr>
      </w:pPr>
      <w:r w:rsidRPr="001024A0">
        <w:rPr>
          <w:rFonts w:cs="Times New Roman"/>
        </w:rPr>
        <w:t>Notary Public in and for the State of Texas</w:t>
      </w:r>
    </w:p>
    <w:p w14:paraId="50202F10" w14:textId="77777777" w:rsidR="00A22F5B" w:rsidRPr="001024A0" w:rsidRDefault="00A22F5B" w:rsidP="00A22F5B">
      <w:pPr>
        <w:widowControl w:val="0"/>
        <w:tabs>
          <w:tab w:val="right" w:pos="9360"/>
        </w:tabs>
        <w:rPr>
          <w:rFonts w:cs="Times New Roman"/>
        </w:rPr>
      </w:pPr>
    </w:p>
    <w:p w14:paraId="7DBA4BC1" w14:textId="77777777" w:rsidR="00A22F5B" w:rsidRPr="006F3032" w:rsidRDefault="00A22F5B" w:rsidP="00A22F5B">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6EF92E3C" w14:textId="77777777" w:rsidR="00A22F5B" w:rsidRDefault="00A22F5B" w:rsidP="00A22F5B">
      <w:pPr>
        <w:widowControl w:val="0"/>
        <w:tabs>
          <w:tab w:val="right" w:pos="9360"/>
        </w:tabs>
        <w:rPr>
          <w:rFonts w:cs="Times New Roman"/>
        </w:rPr>
      </w:pPr>
      <w:r w:rsidRPr="006F3032">
        <w:rPr>
          <w:rFonts w:cs="Times New Roman"/>
        </w:rPr>
        <w:t>Print or Type Name of Notary Public</w:t>
      </w:r>
    </w:p>
    <w:p w14:paraId="686FAF34" w14:textId="77777777" w:rsidR="00A22F5B" w:rsidRPr="006F3032" w:rsidRDefault="00A22F5B" w:rsidP="00A22F5B">
      <w:pPr>
        <w:widowControl w:val="0"/>
        <w:tabs>
          <w:tab w:val="right" w:pos="9360"/>
        </w:tabs>
        <w:rPr>
          <w:rFonts w:cs="Times New Roman"/>
        </w:rPr>
      </w:pPr>
    </w:p>
    <w:p w14:paraId="1FA13E07" w14:textId="77777777" w:rsidR="00A22F5B" w:rsidRPr="00D7704E" w:rsidRDefault="00A22F5B" w:rsidP="00A22F5B">
      <w:pPr>
        <w:widowControl w:val="0"/>
        <w:tabs>
          <w:tab w:val="right" w:pos="9360"/>
        </w:tabs>
        <w:rPr>
          <w:rFonts w:cs="Times New Roman"/>
        </w:rPr>
      </w:pPr>
      <w:r w:rsidRPr="006F3032">
        <w:rPr>
          <w:rFonts w:cs="Times New Roman"/>
        </w:rPr>
        <w:t>Commission Expires ______________</w:t>
      </w:r>
    </w:p>
    <w:p w14:paraId="07D547BF" w14:textId="77777777" w:rsidR="00A22F5B" w:rsidRPr="00F5205C" w:rsidRDefault="00A22F5B" w:rsidP="00A22F5B">
      <w:pPr>
        <w:rPr>
          <w:rFonts w:cs="Times New Roman"/>
        </w:rPr>
      </w:pPr>
    </w:p>
    <w:p w14:paraId="1C2E1C84" w14:textId="77777777" w:rsidR="00A22F5B" w:rsidRPr="00211F35" w:rsidRDefault="00A22F5B" w:rsidP="00A22F5B">
      <w:pPr>
        <w:rPr>
          <w:rFonts w:cs="Times New Roman"/>
        </w:rPr>
      </w:pPr>
    </w:p>
    <w:p w14:paraId="3008BB49" w14:textId="77777777" w:rsidR="007168B2" w:rsidRPr="00596409" w:rsidRDefault="007168B2" w:rsidP="003F6E3D">
      <w:pPr>
        <w:jc w:val="both"/>
        <w:rPr>
          <w:lang w:val="es-MX"/>
        </w:rPr>
      </w:pPr>
      <w:r w:rsidRPr="00596409">
        <w:rPr>
          <w:lang w:val="es-MX"/>
        </w:rPr>
        <w:br w:type="page"/>
      </w:r>
    </w:p>
    <w:p w14:paraId="5A05B65C" w14:textId="280B478C" w:rsidR="007439AA" w:rsidRPr="005E5779" w:rsidRDefault="007439AA" w:rsidP="00123651">
      <w:pPr>
        <w:jc w:val="right"/>
        <w:rPr>
          <w:b/>
          <w:i/>
        </w:rPr>
      </w:pPr>
      <w:r w:rsidRPr="005E5779">
        <w:rPr>
          <w:b/>
          <w:i/>
        </w:rPr>
        <w:lastRenderedPageBreak/>
        <w:t xml:space="preserve">Docket No. </w:t>
      </w:r>
      <w:r w:rsidR="00543D7F" w:rsidRPr="005E5779">
        <w:rPr>
          <w:b/>
          <w:i/>
        </w:rPr>
        <w:t>54147</w:t>
      </w:r>
    </w:p>
    <w:p w14:paraId="2831D545" w14:textId="77777777" w:rsidR="008341AB" w:rsidRPr="005E5779" w:rsidRDefault="008341AB" w:rsidP="008341AB">
      <w:pPr>
        <w:tabs>
          <w:tab w:val="right" w:pos="9360"/>
        </w:tabs>
        <w:jc w:val="both"/>
        <w:rPr>
          <w:rFonts w:cs="Times New Roman"/>
          <w:sz w:val="16"/>
          <w:szCs w:val="16"/>
        </w:rPr>
      </w:pPr>
    </w:p>
    <w:p w14:paraId="1ACF767C" w14:textId="77777777" w:rsidR="008341AB" w:rsidRPr="005E5779" w:rsidRDefault="008341AB" w:rsidP="008341AB">
      <w:pPr>
        <w:jc w:val="center"/>
        <w:rPr>
          <w:rFonts w:cs="Times New Roman"/>
          <w:b/>
          <w:sz w:val="28"/>
          <w:szCs w:val="28"/>
        </w:rPr>
      </w:pPr>
      <w:r w:rsidRPr="005E5779">
        <w:rPr>
          <w:rFonts w:cs="Times New Roman"/>
          <w:b/>
          <w:i/>
          <w:iCs/>
          <w:sz w:val="28"/>
          <w:szCs w:val="28"/>
        </w:rPr>
        <w:t>Notice to Neighboring Systems</w:t>
      </w:r>
      <w:r w:rsidR="00F91D57" w:rsidRPr="005E5779">
        <w:rPr>
          <w:rFonts w:cs="Times New Roman"/>
          <w:b/>
          <w:i/>
          <w:iCs/>
          <w:sz w:val="28"/>
          <w:szCs w:val="28"/>
        </w:rPr>
        <w:t xml:space="preserve">, </w:t>
      </w:r>
      <w:r w:rsidR="00481ED4" w:rsidRPr="005E5779">
        <w:rPr>
          <w:rFonts w:cs="Times New Roman"/>
          <w:b/>
          <w:i/>
          <w:iCs/>
          <w:sz w:val="28"/>
          <w:szCs w:val="28"/>
        </w:rPr>
        <w:t>Customers</w:t>
      </w:r>
      <w:r w:rsidR="00B72141" w:rsidRPr="005E5779">
        <w:rPr>
          <w:rFonts w:cs="Times New Roman"/>
          <w:b/>
          <w:i/>
          <w:iCs/>
          <w:sz w:val="28"/>
          <w:szCs w:val="28"/>
        </w:rPr>
        <w:t>,</w:t>
      </w:r>
      <w:r w:rsidRPr="005E5779">
        <w:rPr>
          <w:rFonts w:cs="Times New Roman"/>
          <w:b/>
          <w:i/>
          <w:iCs/>
          <w:sz w:val="28"/>
          <w:szCs w:val="28"/>
        </w:rPr>
        <w:t xml:space="preserve"> and Cities</w:t>
      </w:r>
    </w:p>
    <w:p w14:paraId="640EEF5A" w14:textId="77777777" w:rsidR="00DB289D" w:rsidRPr="005E5779" w:rsidRDefault="00DB289D" w:rsidP="00DB289D">
      <w:pPr>
        <w:jc w:val="center"/>
        <w:rPr>
          <w:rFonts w:cs="Times New Roman"/>
        </w:rPr>
      </w:pPr>
      <w:r w:rsidRPr="005E5779">
        <w:rPr>
          <w:rFonts w:cs="Times New Roman"/>
        </w:rPr>
        <w:t xml:space="preserve">NOTICE OF APPLICATION OF ROLLING V RANCH WATER CONTROL AND IMPROVEMENT DISTRICT NO. 3 TO </w:t>
      </w:r>
      <w:r w:rsidRPr="005E5779">
        <w:rPr>
          <w:rStyle w:val="Style6"/>
        </w:rPr>
        <w:t xml:space="preserve">OBTAIN A </w:t>
      </w:r>
      <w:r w:rsidRPr="005E5779">
        <w:rPr>
          <w:rFonts w:cs="Times New Roman"/>
        </w:rPr>
        <w:t xml:space="preserve">CERTIFICATE(S) OF CONVENIENCE AND NECESSITY </w:t>
      </w:r>
      <w:r w:rsidRPr="005E5779">
        <w:rPr>
          <w:rStyle w:val="Style6"/>
        </w:rPr>
        <w:t>AND TO DUALLY CERTIFY WITH CITY OF RHOME'S CERTIFICATE OF CONVENIENCE AND NECESSITY NO. 10989 TO</w:t>
      </w:r>
      <w:r w:rsidRPr="005E5779">
        <w:t xml:space="preserve"> </w:t>
      </w:r>
      <w:r w:rsidRPr="005E5779">
        <w:rPr>
          <w:rFonts w:cs="Times New Roman"/>
        </w:rPr>
        <w:t xml:space="preserve">PROVIDE </w:t>
      </w:r>
      <w:r w:rsidRPr="005E5779">
        <w:rPr>
          <w:rStyle w:val="Style6"/>
        </w:rPr>
        <w:t>WATER</w:t>
      </w:r>
      <w:r w:rsidRPr="005E5779">
        <w:rPr>
          <w:rFonts w:cs="Times New Roman"/>
        </w:rPr>
        <w:t xml:space="preserve"> UTILITY SERVICE IN WISE </w:t>
      </w:r>
      <w:r w:rsidRPr="005E5779">
        <w:rPr>
          <w:rStyle w:val="Style6"/>
          <w:szCs w:val="28"/>
        </w:rPr>
        <w:t>COUNTY</w:t>
      </w:r>
      <w:r w:rsidRPr="005E5779">
        <w:rPr>
          <w:rFonts w:cs="Times New Roman"/>
        </w:rPr>
        <w:t>, TEXAS</w:t>
      </w:r>
    </w:p>
    <w:p w14:paraId="2C0128B7" w14:textId="77777777" w:rsidR="00DB289D" w:rsidRPr="005E5779" w:rsidRDefault="00DB289D" w:rsidP="00DB289D">
      <w:pPr>
        <w:jc w:val="both"/>
        <w:rPr>
          <w:rFonts w:cs="Times New Roman"/>
          <w:sz w:val="16"/>
          <w:szCs w:val="16"/>
        </w:rPr>
      </w:pPr>
    </w:p>
    <w:p w14:paraId="5CF3000C" w14:textId="77777777" w:rsidR="008341AB" w:rsidRPr="005E5779" w:rsidRDefault="008341AB" w:rsidP="008341AB">
      <w:pPr>
        <w:jc w:val="both"/>
        <w:rPr>
          <w:rFonts w:cs="Times New Roman"/>
          <w:sz w:val="16"/>
          <w:szCs w:val="16"/>
        </w:rPr>
      </w:pPr>
    </w:p>
    <w:p w14:paraId="7155AAEB" w14:textId="77777777" w:rsidR="008341AB" w:rsidRPr="005E5779" w:rsidRDefault="008341AB" w:rsidP="008341AB">
      <w:pPr>
        <w:tabs>
          <w:tab w:val="left" w:pos="720"/>
          <w:tab w:val="right" w:pos="10080"/>
        </w:tabs>
        <w:ind w:right="-144"/>
        <w:jc w:val="both"/>
        <w:rPr>
          <w:rFonts w:cs="Times New Roman"/>
        </w:rPr>
      </w:pPr>
      <w:r w:rsidRPr="005E5779">
        <w:rPr>
          <w:rFonts w:cs="Times New Roman"/>
        </w:rPr>
        <w:t>To:</w:t>
      </w:r>
      <w:r w:rsidRPr="005E5779">
        <w:rPr>
          <w:rFonts w:cs="Times New Roman"/>
        </w:rPr>
        <w:tab/>
      </w:r>
      <w:r w:rsidRPr="005E5779">
        <w:rPr>
          <w:rFonts w:cs="Times New Roman"/>
          <w:u w:val="single"/>
        </w:rPr>
        <w:t xml:space="preserve">                                                                      </w:t>
      </w:r>
      <w:r w:rsidRPr="005E5779">
        <w:rPr>
          <w:rFonts w:cs="Times New Roman"/>
        </w:rPr>
        <w:t xml:space="preserve">      </w:t>
      </w:r>
      <w:r w:rsidRPr="005E5779">
        <w:rPr>
          <w:rFonts w:cs="Times New Roman"/>
        </w:rPr>
        <w:tab/>
        <w:t>Date Notice Mailed:</w:t>
      </w:r>
      <w:r w:rsidRPr="005E5779">
        <w:rPr>
          <w:rFonts w:cs="Times New Roman"/>
          <w:u w:val="single"/>
        </w:rPr>
        <w:t xml:space="preserve">          </w:t>
      </w:r>
      <w:proofErr w:type="gramStart"/>
      <w:r w:rsidRPr="005E5779">
        <w:rPr>
          <w:rFonts w:cs="Times New Roman"/>
          <w:u w:val="single"/>
        </w:rPr>
        <w:t xml:space="preserve">  </w:t>
      </w:r>
      <w:r w:rsidR="00FE162E" w:rsidRPr="005E5779">
        <w:rPr>
          <w:rFonts w:cs="Times New Roman"/>
        </w:rPr>
        <w:t>,</w:t>
      </w:r>
      <w:proofErr w:type="gramEnd"/>
      <w:r w:rsidR="00FE162E" w:rsidRPr="005E5779">
        <w:rPr>
          <w:rFonts w:cs="Times New Roman"/>
        </w:rPr>
        <w:t xml:space="preserve"> </w:t>
      </w:r>
      <w:r w:rsidR="001B13FD" w:rsidRPr="005E5779">
        <w:rPr>
          <w:rFonts w:cs="Times New Roman"/>
        </w:rPr>
        <w:t>20</w:t>
      </w:r>
      <w:r w:rsidR="00A87DE4" w:rsidRPr="005E5779">
        <w:rPr>
          <w:rFonts w:cs="Times New Roman"/>
        </w:rPr>
        <w:t>_</w:t>
      </w:r>
      <w:r w:rsidR="001B13FD" w:rsidRPr="005E5779">
        <w:rPr>
          <w:rFonts w:cs="Times New Roman"/>
        </w:rPr>
        <w:t>__</w:t>
      </w:r>
    </w:p>
    <w:p w14:paraId="7E8ADC0C" w14:textId="77777777" w:rsidR="008341AB" w:rsidRPr="005E5779" w:rsidRDefault="00D261A4" w:rsidP="008341AB">
      <w:pPr>
        <w:ind w:left="720"/>
        <w:jc w:val="both"/>
        <w:rPr>
          <w:rFonts w:cs="Times New Roman"/>
          <w:sz w:val="20"/>
          <w:szCs w:val="20"/>
        </w:rPr>
      </w:pPr>
      <w:r w:rsidRPr="005E5779">
        <w:rPr>
          <w:rFonts w:cs="Times New Roman"/>
          <w:sz w:val="20"/>
          <w:szCs w:val="20"/>
        </w:rPr>
        <w:t>(Neighboring System</w:t>
      </w:r>
      <w:r w:rsidR="00F91D57" w:rsidRPr="005E5779">
        <w:rPr>
          <w:rFonts w:cs="Times New Roman"/>
          <w:sz w:val="20"/>
          <w:szCs w:val="20"/>
        </w:rPr>
        <w:t>, Landowner</w:t>
      </w:r>
      <w:r w:rsidR="00481ED4" w:rsidRPr="005E5779">
        <w:rPr>
          <w:rFonts w:cs="Times New Roman"/>
          <w:sz w:val="20"/>
          <w:szCs w:val="20"/>
        </w:rPr>
        <w:t>, Customer</w:t>
      </w:r>
      <w:r w:rsidRPr="005E5779">
        <w:rPr>
          <w:rFonts w:cs="Times New Roman"/>
          <w:sz w:val="20"/>
          <w:szCs w:val="20"/>
        </w:rPr>
        <w:t xml:space="preserve"> </w:t>
      </w:r>
      <w:r w:rsidR="008341AB" w:rsidRPr="005E5779">
        <w:rPr>
          <w:rFonts w:cs="Times New Roman"/>
          <w:sz w:val="20"/>
          <w:szCs w:val="20"/>
        </w:rPr>
        <w:t>or City)</w:t>
      </w:r>
    </w:p>
    <w:p w14:paraId="3028C11B" w14:textId="77777777" w:rsidR="008341AB" w:rsidRPr="005E5779" w:rsidRDefault="008341AB" w:rsidP="008341AB">
      <w:pPr>
        <w:ind w:left="720"/>
        <w:jc w:val="both"/>
        <w:rPr>
          <w:rFonts w:cs="Times New Roman"/>
        </w:rPr>
      </w:pPr>
      <w:r w:rsidRPr="005E5779">
        <w:rPr>
          <w:rFonts w:cs="Times New Roman"/>
        </w:rPr>
        <w:t>____________________________</w:t>
      </w:r>
      <w:r w:rsidRPr="005E5779">
        <w:rPr>
          <w:rFonts w:cs="Times New Roman"/>
          <w:u w:val="single"/>
        </w:rPr>
        <w:t xml:space="preserve">  </w:t>
      </w:r>
    </w:p>
    <w:p w14:paraId="2684EF51" w14:textId="77777777" w:rsidR="008341AB" w:rsidRPr="005E5779" w:rsidRDefault="008341AB" w:rsidP="008341AB">
      <w:pPr>
        <w:ind w:left="720"/>
        <w:jc w:val="both"/>
        <w:rPr>
          <w:rFonts w:cs="Times New Roman"/>
          <w:sz w:val="20"/>
          <w:szCs w:val="20"/>
        </w:rPr>
      </w:pPr>
      <w:r w:rsidRPr="005E5779">
        <w:rPr>
          <w:rFonts w:cs="Times New Roman"/>
          <w:sz w:val="20"/>
          <w:szCs w:val="20"/>
        </w:rPr>
        <w:t>(Address)</w:t>
      </w:r>
    </w:p>
    <w:p w14:paraId="54DDCD57" w14:textId="77777777" w:rsidR="008341AB" w:rsidRPr="005E5779" w:rsidRDefault="008341AB" w:rsidP="008341AB">
      <w:pPr>
        <w:ind w:left="720"/>
        <w:jc w:val="both"/>
        <w:rPr>
          <w:rFonts w:cs="Times New Roman"/>
        </w:rPr>
      </w:pPr>
      <w:r w:rsidRPr="005E5779">
        <w:rPr>
          <w:rFonts w:cs="Times New Roman"/>
        </w:rPr>
        <w:t>____________________________</w:t>
      </w:r>
      <w:r w:rsidRPr="005E5779">
        <w:rPr>
          <w:rFonts w:cs="Times New Roman"/>
          <w:u w:val="single"/>
        </w:rPr>
        <w:t xml:space="preserve">  </w:t>
      </w:r>
    </w:p>
    <w:p w14:paraId="5C1B776B" w14:textId="77777777" w:rsidR="008341AB" w:rsidRPr="005E5779" w:rsidRDefault="008341AB" w:rsidP="00123651">
      <w:pPr>
        <w:tabs>
          <w:tab w:val="left" w:pos="2520"/>
          <w:tab w:val="left" w:pos="3600"/>
        </w:tabs>
        <w:ind w:left="720"/>
        <w:jc w:val="both"/>
        <w:rPr>
          <w:rFonts w:cs="Times New Roman"/>
          <w:sz w:val="20"/>
          <w:szCs w:val="20"/>
        </w:rPr>
      </w:pPr>
      <w:r w:rsidRPr="005E5779">
        <w:rPr>
          <w:rFonts w:cs="Times New Roman"/>
          <w:sz w:val="20"/>
          <w:szCs w:val="20"/>
        </w:rPr>
        <w:t>(City</w:t>
      </w:r>
      <w:r w:rsidRPr="005E5779">
        <w:rPr>
          <w:rFonts w:cs="Times New Roman"/>
          <w:sz w:val="20"/>
          <w:szCs w:val="20"/>
        </w:rPr>
        <w:tab/>
        <w:t>State</w:t>
      </w:r>
      <w:r w:rsidRPr="005E5779">
        <w:rPr>
          <w:rFonts w:cs="Times New Roman"/>
          <w:sz w:val="20"/>
          <w:szCs w:val="20"/>
        </w:rPr>
        <w:tab/>
        <w:t>Zip)</w:t>
      </w:r>
    </w:p>
    <w:p w14:paraId="24C12488" w14:textId="77777777" w:rsidR="008341AB" w:rsidRPr="005E5779" w:rsidRDefault="008341AB" w:rsidP="00123651">
      <w:pPr>
        <w:jc w:val="both"/>
        <w:rPr>
          <w:rFonts w:cs="Times New Roman"/>
          <w:sz w:val="16"/>
          <w:szCs w:val="16"/>
        </w:rPr>
      </w:pPr>
    </w:p>
    <w:p w14:paraId="4AEC634D" w14:textId="77777777" w:rsidR="005E5779" w:rsidRPr="005E5779" w:rsidRDefault="005E5779" w:rsidP="005E5779">
      <w:pPr>
        <w:jc w:val="both"/>
        <w:rPr>
          <w:rFonts w:cs="Times New Roman"/>
        </w:rPr>
      </w:pPr>
      <w:r w:rsidRPr="005E5779">
        <w:rPr>
          <w:rFonts w:cs="Times New Roman"/>
        </w:rPr>
        <w:t xml:space="preserve">Rolling V Ranch Water Control and Improvement District No. 3 has filed an application with the Public Utility Commission of Texas </w:t>
      </w:r>
      <w:r w:rsidRPr="005E5779">
        <w:rPr>
          <w:bCs/>
        </w:rPr>
        <w:t xml:space="preserve">to obtain a water certificate of convenience and necessity (CCN) </w:t>
      </w:r>
      <w:r w:rsidRPr="005E5779">
        <w:rPr>
          <w:rStyle w:val="Style6"/>
        </w:rPr>
        <w:t>and to dually certify with CCN No. 10989 of the City of Rhome for</w:t>
      </w:r>
      <w:r w:rsidRPr="005E5779">
        <w:t xml:space="preserve"> </w:t>
      </w:r>
      <w:r w:rsidRPr="005E5779">
        <w:rPr>
          <w:rFonts w:cs="Times New Roman"/>
        </w:rPr>
        <w:t xml:space="preserve">the provision of retail </w:t>
      </w:r>
      <w:r w:rsidRPr="005E5779">
        <w:t>water</w:t>
      </w:r>
      <w:r w:rsidRPr="005E5779">
        <w:rPr>
          <w:rFonts w:cs="Times New Roman"/>
        </w:rPr>
        <w:t xml:space="preserve"> utility service in Wise </w:t>
      </w:r>
      <w:r w:rsidRPr="005E5779">
        <w:t>County</w:t>
      </w:r>
      <w:r w:rsidRPr="005E5779">
        <w:rPr>
          <w:rFonts w:cs="Times New Roman"/>
        </w:rPr>
        <w:t>, Texas.</w:t>
      </w:r>
    </w:p>
    <w:p w14:paraId="69AA56B0" w14:textId="77777777" w:rsidR="005E5779" w:rsidRPr="005E5779" w:rsidRDefault="005E5779" w:rsidP="005E5779">
      <w:pPr>
        <w:jc w:val="both"/>
        <w:rPr>
          <w:rFonts w:cs="Times New Roman"/>
          <w:sz w:val="16"/>
          <w:szCs w:val="16"/>
        </w:rPr>
      </w:pPr>
    </w:p>
    <w:p w14:paraId="46CC9659" w14:textId="77777777" w:rsidR="005E5779" w:rsidRPr="005E5779" w:rsidRDefault="005E5779" w:rsidP="005E5779">
      <w:pPr>
        <w:jc w:val="both"/>
      </w:pPr>
      <w:r w:rsidRPr="005E5779">
        <w:rPr>
          <w:u w:val="single"/>
        </w:rPr>
        <w:t xml:space="preserve">The requested area overlaps the district boundaries of </w:t>
      </w:r>
      <w:r w:rsidRPr="005E5779">
        <w:t xml:space="preserve">Rolling V Ranch Water Control and Improvement District 1 of Wise County.  If </w:t>
      </w:r>
      <w:sdt>
        <w:sdtPr>
          <w:id w:val="-231001991"/>
          <w:placeholder>
            <w:docPart w:val="6013555F86F449B59A6F64843E33A1F1"/>
          </w:placeholder>
          <w:dropDownList>
            <w:listItem w:displayText="this" w:value="this"/>
            <w:listItem w:displayText="these" w:value="these"/>
          </w:dropDownList>
        </w:sdtPr>
        <w:sdtContent>
          <w:r w:rsidRPr="005E5779">
            <w:t>this</w:t>
          </w:r>
        </w:sdtContent>
      </w:sdt>
      <w:r w:rsidRPr="005E5779">
        <w:rPr>
          <w:rFonts w:cs="Times New Roman"/>
        </w:rPr>
        <w:t xml:space="preserve"> district </w:t>
      </w:r>
      <w:sdt>
        <w:sdtPr>
          <w:id w:val="-524789437"/>
          <w:placeholder>
            <w:docPart w:val="155ED672234445DDBA889668C9A3AC08"/>
          </w:placeholder>
          <w:dropDownList>
            <w:listItem w:displayText="does" w:value="does"/>
            <w:listItem w:displayText="do" w:value="do"/>
          </w:dropDownList>
        </w:sdtPr>
        <w:sdtContent>
          <w:r w:rsidRPr="005E5779">
            <w:t>does</w:t>
          </w:r>
        </w:sdtContent>
      </w:sdt>
      <w:r w:rsidRPr="005E5779">
        <w:t xml:space="preserve"> not request a public hearing, the Commission shall determine that the </w:t>
      </w:r>
      <w:r w:rsidRPr="005E5779">
        <w:rPr>
          <w:rFonts w:cs="Times New Roman"/>
        </w:rPr>
        <w:t xml:space="preserve">district </w:t>
      </w:r>
      <w:r w:rsidRPr="005E5779">
        <w:t xml:space="preserve">is consenting to the </w:t>
      </w:r>
      <w:r w:rsidRPr="005E5779">
        <w:rPr>
          <w:rFonts w:cs="Times New Roman"/>
        </w:rPr>
        <w:t>Rolling V Ranch Water Control and Improvement District No. 3</w:t>
      </w:r>
      <w:r w:rsidRPr="005E5779">
        <w:t>’s request to provide retail water</w:t>
      </w:r>
      <w:r w:rsidRPr="005E5779">
        <w:rPr>
          <w:rFonts w:cs="Times New Roman"/>
        </w:rPr>
        <w:t xml:space="preserve"> </w:t>
      </w:r>
      <w:r w:rsidRPr="005E5779">
        <w:t>utility service in the requested area.</w:t>
      </w:r>
    </w:p>
    <w:p w14:paraId="31B0AA33" w14:textId="77777777" w:rsidR="005E5779" w:rsidRPr="005E5779" w:rsidRDefault="005E5779" w:rsidP="005E5779">
      <w:pPr>
        <w:jc w:val="both"/>
      </w:pPr>
    </w:p>
    <w:p w14:paraId="617E4682" w14:textId="77777777" w:rsidR="005E5779" w:rsidRPr="005E5779" w:rsidRDefault="005E5779" w:rsidP="005E5779">
      <w:pPr>
        <w:jc w:val="both"/>
      </w:pPr>
      <w:r w:rsidRPr="005E5779">
        <w:t xml:space="preserve">The requested area includes </w:t>
      </w:r>
      <w:r w:rsidRPr="005E5779">
        <w:rPr>
          <w:u w:val="single"/>
        </w:rPr>
        <w:t>14</w:t>
      </w:r>
      <w:r w:rsidRPr="005E5779">
        <w:t xml:space="preserve"> customer connections, is located approximately </w:t>
      </w:r>
      <w:r w:rsidRPr="005E5779">
        <w:rPr>
          <w:u w:val="single"/>
        </w:rPr>
        <w:t>0.7</w:t>
      </w:r>
      <w:r w:rsidRPr="005E5779">
        <w:t xml:space="preserve"> mile(s) </w:t>
      </w:r>
      <w:r w:rsidRPr="005E5779">
        <w:rPr>
          <w:u w:val="single"/>
        </w:rPr>
        <w:t>south</w:t>
      </w:r>
      <w:r w:rsidRPr="005E5779">
        <w:t xml:space="preserve"> of downtown </w:t>
      </w:r>
      <w:r w:rsidRPr="005E5779">
        <w:rPr>
          <w:u w:val="single"/>
        </w:rPr>
        <w:t>Rhome</w:t>
      </w:r>
      <w:r w:rsidRPr="005E5779">
        <w:t xml:space="preserve">, Texas, and is generally bounded on the north by </w:t>
      </w:r>
      <w:r w:rsidRPr="005E5779">
        <w:rPr>
          <w:u w:val="single"/>
        </w:rPr>
        <w:t>State Highway 114</w:t>
      </w:r>
      <w:r w:rsidRPr="005E5779">
        <w:t xml:space="preserve">; on the east by </w:t>
      </w:r>
      <w:r w:rsidRPr="005E5779">
        <w:rPr>
          <w:u w:val="single"/>
        </w:rPr>
        <w:t>United States Highway 287</w:t>
      </w:r>
      <w:r w:rsidRPr="005E5779">
        <w:t xml:space="preserve">; on the south by </w:t>
      </w:r>
      <w:r w:rsidRPr="005E5779">
        <w:rPr>
          <w:u w:val="single"/>
        </w:rPr>
        <w:t xml:space="preserve">Tarrant and </w:t>
      </w:r>
      <w:proofErr w:type="gramStart"/>
      <w:r w:rsidRPr="005E5779">
        <w:rPr>
          <w:u w:val="single"/>
        </w:rPr>
        <w:t>Wise county</w:t>
      </w:r>
      <w:proofErr w:type="gramEnd"/>
      <w:r w:rsidRPr="005E5779">
        <w:rPr>
          <w:u w:val="single"/>
        </w:rPr>
        <w:t xml:space="preserve"> line boundary</w:t>
      </w:r>
      <w:r w:rsidRPr="005E5779">
        <w:t xml:space="preserve">; and on the west by </w:t>
      </w:r>
      <w:r w:rsidRPr="005E5779">
        <w:rPr>
          <w:u w:val="single"/>
        </w:rPr>
        <w:t>Farm to Market 718</w:t>
      </w:r>
      <w:r w:rsidRPr="005E5779">
        <w:t>.</w:t>
      </w:r>
    </w:p>
    <w:p w14:paraId="4463DD37" w14:textId="77777777" w:rsidR="005E5779" w:rsidRPr="005E5779" w:rsidRDefault="005E5779" w:rsidP="005E5779">
      <w:pPr>
        <w:jc w:val="both"/>
      </w:pPr>
    </w:p>
    <w:p w14:paraId="462A67B6" w14:textId="77777777" w:rsidR="005E5779" w:rsidRPr="005E5779" w:rsidRDefault="005E5779" w:rsidP="005E5779">
      <w:pPr>
        <w:jc w:val="both"/>
      </w:pPr>
      <w:r w:rsidRPr="005E5779">
        <w:t xml:space="preserve">The requested area includes approximately </w:t>
      </w:r>
      <w:r w:rsidRPr="005E5779">
        <w:rPr>
          <w:u w:val="single"/>
        </w:rPr>
        <w:t>2,367.5</w:t>
      </w:r>
      <w:r w:rsidRPr="005E5779">
        <w:t xml:space="preserve"> acres, comprised of dual certificated area with City of Rhome (CCN No. 10989).</w:t>
      </w:r>
    </w:p>
    <w:p w14:paraId="63D99E10" w14:textId="77777777" w:rsidR="005E5779" w:rsidRPr="005E5779" w:rsidRDefault="005E5779" w:rsidP="005E5779">
      <w:pPr>
        <w:jc w:val="both"/>
      </w:pPr>
    </w:p>
    <w:p w14:paraId="2E91A9B3" w14:textId="77777777" w:rsidR="005E5779" w:rsidRPr="009E289B" w:rsidRDefault="005E5779" w:rsidP="005E5779">
      <w:pPr>
        <w:jc w:val="both"/>
      </w:pPr>
      <w:r w:rsidRPr="005E5779">
        <w:t xml:space="preserve">The </w:t>
      </w:r>
      <w:sdt>
        <w:sdtPr>
          <w:alias w:val="Select type"/>
          <w:tag w:val="Select type"/>
          <w:id w:val="-1244950449"/>
          <w:placeholder>
            <w:docPart w:val="8681ACE353AC45E38BCEC4E32B4E5914"/>
          </w:placeholder>
          <w:dropDownList>
            <w:listItem w:value="Select type."/>
            <w:listItem w:displayText="application" w:value="application"/>
            <w:listItem w:displayText="petition" w:value="petition"/>
          </w:dropDownList>
        </w:sdtPr>
        <w:sdtContent>
          <w:r w:rsidRPr="005E5779">
            <w:t>application</w:t>
          </w:r>
        </w:sdtContent>
      </w:sdt>
      <w:r w:rsidRPr="005E5779">
        <w:t xml:space="preserve"> proposes the addition of approximately </w:t>
      </w:r>
      <w:r w:rsidRPr="005E5779">
        <w:rPr>
          <w:u w:val="single"/>
        </w:rPr>
        <w:t>2,367.5</w:t>
      </w:r>
      <w:r w:rsidRPr="005E5779">
        <w:t xml:space="preserve"> acres and the issuance of</w:t>
      </w:r>
      <w:r w:rsidRPr="009E289B">
        <w:t xml:space="preserve"> water CCN number to Rolling V Ranch </w:t>
      </w:r>
      <w:r>
        <w:t>WCID</w:t>
      </w:r>
      <w:r w:rsidRPr="009E289B">
        <w:t xml:space="preserve"> No. 3 of Wise County. </w:t>
      </w:r>
    </w:p>
    <w:p w14:paraId="2528025C" w14:textId="77777777" w:rsidR="005E5779" w:rsidRPr="009E289B" w:rsidRDefault="005E5779" w:rsidP="005E5779">
      <w:pPr>
        <w:jc w:val="both"/>
      </w:pPr>
    </w:p>
    <w:p w14:paraId="0AEF3E18" w14:textId="77777777" w:rsidR="005E5779" w:rsidRDefault="005E5779" w:rsidP="005E5779">
      <w:pPr>
        <w:spacing w:before="240"/>
        <w:rPr>
          <w:bCs/>
        </w:rPr>
      </w:pPr>
      <w:r w:rsidRPr="009E289B">
        <w:rPr>
          <w:u w:val="single"/>
        </w:rPr>
        <w:t>2,367.5</w:t>
      </w:r>
      <w:r w:rsidRPr="009E289B">
        <w:t xml:space="preserve"> acres will be dual certification </w:t>
      </w:r>
      <w:r>
        <w:t>between Rolling V Ranch Water WCID No. 3 of Wise County (issuance of water CCN number) and the City of Rhome</w:t>
      </w:r>
      <w:r w:rsidRPr="009E289B">
        <w:t xml:space="preserve"> </w:t>
      </w:r>
      <w:r>
        <w:t>(</w:t>
      </w:r>
      <w:r w:rsidRPr="009E289B">
        <w:t>CCN No. 10989</w:t>
      </w:r>
      <w:r>
        <w:t>)</w:t>
      </w:r>
      <w:r w:rsidRPr="009E289B">
        <w:t>.</w:t>
      </w:r>
      <w:r w:rsidRPr="00C731A2">
        <w:rPr>
          <w:bCs/>
          <w:color w:val="FF0000"/>
        </w:rPr>
        <w:t xml:space="preserve"> </w:t>
      </w:r>
    </w:p>
    <w:p w14:paraId="5A03E6FB" w14:textId="77777777" w:rsidR="00B1572D" w:rsidRDefault="00B1572D" w:rsidP="003A60D6">
      <w:pPr>
        <w:jc w:val="both"/>
        <w:rPr>
          <w:rFonts w:cs="Times New Roman"/>
        </w:rPr>
      </w:pPr>
    </w:p>
    <w:p w14:paraId="62C11D13"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25853F57" w14:textId="77777777" w:rsidR="00B73B39" w:rsidRPr="003A60D6" w:rsidRDefault="00B73B39" w:rsidP="00BB750B">
      <w:pPr>
        <w:jc w:val="both"/>
        <w:rPr>
          <w:rFonts w:cs="Times New Roman"/>
          <w:sz w:val="16"/>
          <w:szCs w:val="16"/>
        </w:rPr>
      </w:pPr>
    </w:p>
    <w:p w14:paraId="03DBB37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E8195CF" w14:textId="77777777" w:rsidR="00AA0560" w:rsidRPr="003A60D6" w:rsidRDefault="00AA0560" w:rsidP="003A60D6">
      <w:pPr>
        <w:jc w:val="both"/>
        <w:rPr>
          <w:rFonts w:cs="Times New Roman"/>
          <w:sz w:val="16"/>
          <w:szCs w:val="16"/>
        </w:rPr>
      </w:pPr>
    </w:p>
    <w:p w14:paraId="6C5CE00B" w14:textId="77777777" w:rsidR="008341AB" w:rsidRPr="00211F35" w:rsidRDefault="008341AB" w:rsidP="001024A0">
      <w:pPr>
        <w:jc w:val="both"/>
        <w:rPr>
          <w:rFonts w:cs="Times New Roman"/>
        </w:rPr>
      </w:pPr>
      <w:r w:rsidRPr="00211F35">
        <w:rPr>
          <w:rFonts w:cs="Times New Roman"/>
        </w:rPr>
        <w:lastRenderedPageBreak/>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20BE887" w14:textId="77777777" w:rsidR="003650B0" w:rsidRPr="003A60D6" w:rsidRDefault="003650B0" w:rsidP="003A60D6">
      <w:pPr>
        <w:jc w:val="both"/>
        <w:rPr>
          <w:rFonts w:cs="Times New Roman"/>
          <w:sz w:val="16"/>
          <w:szCs w:val="16"/>
        </w:rPr>
      </w:pPr>
    </w:p>
    <w:p w14:paraId="5DE4577C"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BFD2516" w14:textId="77777777" w:rsidR="003650B0" w:rsidRPr="003A60D6" w:rsidRDefault="003650B0" w:rsidP="003650B0">
      <w:pPr>
        <w:jc w:val="both"/>
        <w:rPr>
          <w:rFonts w:cs="Times New Roman"/>
          <w:sz w:val="16"/>
          <w:szCs w:val="16"/>
        </w:rPr>
      </w:pPr>
    </w:p>
    <w:p w14:paraId="59848C31"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4D030D6A" w14:textId="77777777" w:rsidR="005A25E0" w:rsidRDefault="005A25E0" w:rsidP="003650B0">
      <w:pPr>
        <w:jc w:val="both"/>
        <w:rPr>
          <w:rFonts w:cs="Times New Roman"/>
        </w:rPr>
      </w:pPr>
    </w:p>
    <w:p w14:paraId="09267EA4"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24D518F8" w14:textId="77777777" w:rsidR="003650B0" w:rsidRPr="00211F35" w:rsidRDefault="003650B0" w:rsidP="003650B0">
      <w:pPr>
        <w:jc w:val="center"/>
        <w:rPr>
          <w:rFonts w:cs="Times New Roman"/>
        </w:rPr>
      </w:pPr>
      <w:r w:rsidRPr="00211F35">
        <w:rPr>
          <w:rFonts w:cs="Times New Roman"/>
        </w:rPr>
        <w:t>Public Utility Commission of Texas</w:t>
      </w:r>
    </w:p>
    <w:p w14:paraId="1E2BAF33" w14:textId="77777777" w:rsidR="003650B0" w:rsidRPr="00211F35" w:rsidRDefault="003650B0" w:rsidP="003650B0">
      <w:pPr>
        <w:jc w:val="center"/>
        <w:rPr>
          <w:rFonts w:cs="Times New Roman"/>
        </w:rPr>
      </w:pPr>
      <w:r w:rsidRPr="00211F35">
        <w:rPr>
          <w:rFonts w:cs="Times New Roman"/>
        </w:rPr>
        <w:t>Central Records</w:t>
      </w:r>
    </w:p>
    <w:p w14:paraId="0CECE77C" w14:textId="77777777" w:rsidR="003650B0" w:rsidRPr="00211F35" w:rsidRDefault="003650B0" w:rsidP="003650B0">
      <w:pPr>
        <w:jc w:val="center"/>
        <w:rPr>
          <w:rFonts w:cs="Times New Roman"/>
        </w:rPr>
      </w:pPr>
      <w:r w:rsidRPr="00211F35">
        <w:rPr>
          <w:rFonts w:cs="Times New Roman"/>
        </w:rPr>
        <w:t>1701 N. Congress, P. O. Box 13326</w:t>
      </w:r>
    </w:p>
    <w:p w14:paraId="77793D1C" w14:textId="77777777" w:rsidR="003650B0" w:rsidRPr="00211F35" w:rsidRDefault="003650B0" w:rsidP="003650B0">
      <w:pPr>
        <w:jc w:val="center"/>
        <w:rPr>
          <w:rFonts w:cs="Times New Roman"/>
        </w:rPr>
      </w:pPr>
      <w:r w:rsidRPr="00211F35">
        <w:rPr>
          <w:rFonts w:cs="Times New Roman"/>
        </w:rPr>
        <w:t>Austin, TX  78711-3326</w:t>
      </w:r>
    </w:p>
    <w:p w14:paraId="012A5CCD" w14:textId="77777777" w:rsidR="005A25E0" w:rsidRDefault="005A25E0" w:rsidP="003650B0">
      <w:pPr>
        <w:jc w:val="both"/>
        <w:rPr>
          <w:rFonts w:cs="Times New Roman"/>
        </w:rPr>
      </w:pPr>
    </w:p>
    <w:p w14:paraId="5136E13D"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16BC6EA" w14:textId="77777777" w:rsidR="003650B0" w:rsidRPr="00596409" w:rsidRDefault="003650B0" w:rsidP="003650B0">
      <w:pPr>
        <w:jc w:val="both"/>
        <w:rPr>
          <w:rFonts w:cs="Times New Roman"/>
          <w:sz w:val="16"/>
          <w:szCs w:val="16"/>
          <w:lang w:val="es-MX"/>
        </w:rPr>
      </w:pPr>
    </w:p>
    <w:p w14:paraId="5EBAD792" w14:textId="77777777" w:rsidR="00A22F5B"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0ECF0B4" w14:textId="77777777" w:rsidR="00A22F5B" w:rsidRDefault="00A22F5B">
      <w:pPr>
        <w:spacing w:after="160" w:line="259" w:lineRule="auto"/>
        <w:rPr>
          <w:lang w:val="es-MX"/>
        </w:rPr>
      </w:pPr>
      <w:r>
        <w:rPr>
          <w:lang w:val="es-MX"/>
        </w:rPr>
        <w:br w:type="page"/>
      </w:r>
    </w:p>
    <w:p w14:paraId="5CDAFC1C" w14:textId="77777777" w:rsidR="00A22F5B" w:rsidRPr="00F26B9E" w:rsidRDefault="00A22F5B" w:rsidP="00A22F5B">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5806AC64" w14:textId="77777777" w:rsidR="00A22F5B" w:rsidRPr="00F26B9E" w:rsidRDefault="00A22F5B" w:rsidP="00A22F5B">
      <w:pPr>
        <w:jc w:val="center"/>
        <w:rPr>
          <w:rFonts w:ascii="Georgia" w:hAnsi="Georgia" w:cs="Times New Roman"/>
          <w:sz w:val="32"/>
          <w:szCs w:val="32"/>
        </w:rPr>
      </w:pPr>
    </w:p>
    <w:p w14:paraId="13105997" w14:textId="77777777" w:rsidR="00A22F5B" w:rsidRPr="00F26B9E" w:rsidRDefault="00A22F5B" w:rsidP="00A22F5B">
      <w:pPr>
        <w:jc w:val="center"/>
        <w:rPr>
          <w:rFonts w:ascii="Georgia" w:hAnsi="Georgia" w:cs="Times New Roman"/>
          <w:szCs w:val="20"/>
        </w:rPr>
      </w:pPr>
      <w:r w:rsidRPr="00F26B9E">
        <w:rPr>
          <w:rFonts w:ascii="Verdana" w:hAnsi="Verdana" w:cs="Arial"/>
          <w:noProof/>
          <w:color w:val="FF0000"/>
          <w:szCs w:val="20"/>
        </w:rPr>
        <w:drawing>
          <wp:inline distT="0" distB="0" distL="0" distR="0" wp14:anchorId="46ADE025" wp14:editId="177CB9F8">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549A07D" w14:textId="77777777" w:rsidR="00A22F5B" w:rsidRPr="00F26B9E" w:rsidRDefault="00A22F5B" w:rsidP="00A22F5B">
      <w:pPr>
        <w:widowControl w:val="0"/>
        <w:tabs>
          <w:tab w:val="center" w:pos="4680"/>
        </w:tabs>
        <w:jc w:val="center"/>
        <w:rPr>
          <w:rFonts w:ascii="Georgia" w:hAnsi="Georgia" w:cs="Times New Roman"/>
          <w:szCs w:val="20"/>
        </w:rPr>
      </w:pPr>
    </w:p>
    <w:p w14:paraId="249EC2D0" w14:textId="77777777" w:rsidR="00A22F5B" w:rsidRPr="004421A9" w:rsidRDefault="00A22F5B" w:rsidP="00A22F5B">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 NEIGHBORING UTILITIES</w:t>
      </w:r>
      <w:r>
        <w:rPr>
          <w:rFonts w:cs="Times New Roman"/>
          <w:sz w:val="23"/>
          <w:szCs w:val="23"/>
        </w:rPr>
        <w:t>,</w:t>
      </w:r>
      <w:r w:rsidRPr="004421A9">
        <w:rPr>
          <w:rFonts w:cs="Times New Roman"/>
          <w:sz w:val="23"/>
          <w:szCs w:val="23"/>
        </w:rPr>
        <w:t xml:space="preserve"> AND AFFECTED PARTIES</w:t>
      </w:r>
    </w:p>
    <w:p w14:paraId="79A47283" w14:textId="5BC1C023" w:rsidR="00A22F5B" w:rsidRPr="00280A12" w:rsidRDefault="00A22F5B" w:rsidP="00A22F5B">
      <w:pPr>
        <w:jc w:val="center"/>
        <w:rPr>
          <w:rFonts w:cs="Times New Roman"/>
          <w:bCs/>
          <w:iCs/>
          <w:sz w:val="23"/>
          <w:szCs w:val="23"/>
        </w:rPr>
      </w:pPr>
      <w:r w:rsidRPr="004421A9">
        <w:rPr>
          <w:rFonts w:cs="Times New Roman"/>
          <w:sz w:val="23"/>
          <w:szCs w:val="23"/>
        </w:rPr>
        <w:t xml:space="preserve">DOCKET </w:t>
      </w:r>
      <w:r w:rsidRPr="005E5779">
        <w:rPr>
          <w:rFonts w:cs="Times New Roman"/>
          <w:sz w:val="23"/>
          <w:szCs w:val="23"/>
        </w:rPr>
        <w:t xml:space="preserve">NO. </w:t>
      </w:r>
      <w:r w:rsidR="00543D7F" w:rsidRPr="005E5779">
        <w:rPr>
          <w:bCs/>
          <w:iCs/>
        </w:rPr>
        <w:t>54147</w:t>
      </w:r>
    </w:p>
    <w:p w14:paraId="34C9FA56"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STATE OF TEXAS</w:t>
      </w:r>
    </w:p>
    <w:p w14:paraId="43957AB3"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COUNTY OF ____________________</w:t>
      </w:r>
    </w:p>
    <w:p w14:paraId="58910D7A" w14:textId="77777777" w:rsidR="00A22F5B" w:rsidRPr="00F26B9E" w:rsidRDefault="00A22F5B" w:rsidP="00A22F5B">
      <w:pPr>
        <w:widowControl w:val="0"/>
        <w:autoSpaceDE w:val="0"/>
        <w:autoSpaceDN w:val="0"/>
        <w:adjustRightInd w:val="0"/>
        <w:jc w:val="both"/>
        <w:rPr>
          <w:rFonts w:cs="Times New Roman"/>
        </w:rPr>
      </w:pPr>
    </w:p>
    <w:p w14:paraId="4FBEE31A"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sidR="00582850">
        <w:rPr>
          <w:rFonts w:cs="Times New Roman"/>
        </w:rPr>
        <w:t>via first-class mail</w:t>
      </w:r>
      <w:r w:rsidR="00582850" w:rsidRPr="00F26B9E">
        <w:rPr>
          <w:rFonts w:cs="Times New Roman"/>
        </w:rPr>
        <w:t xml:space="preserve"> </w:t>
      </w:r>
      <w:r w:rsidRPr="00F26B9E">
        <w:rPr>
          <w:rFonts w:cs="Times New Roman"/>
        </w:rPr>
        <w:t>to the following entities</w:t>
      </w:r>
      <w:r w:rsidR="00E446B9">
        <w:rPr>
          <w:rFonts w:cs="Times New Roman"/>
        </w:rPr>
        <w:t>, affected parties,</w:t>
      </w:r>
      <w:r w:rsidRPr="00F26B9E">
        <w:rPr>
          <w:rFonts w:cs="Times New Roman"/>
        </w:rPr>
        <w:t xml:space="preserve"> and customers</w:t>
      </w:r>
      <w:r>
        <w:rPr>
          <w:rFonts w:cs="Times New Roman"/>
        </w:rPr>
        <w:t xml:space="preserve"> (include a list if more than four)</w:t>
      </w:r>
      <w:r w:rsidRPr="00F26B9E">
        <w:rPr>
          <w:rFonts w:cs="Times New Roman"/>
        </w:rPr>
        <w:t>:</w:t>
      </w:r>
    </w:p>
    <w:p w14:paraId="691B37DB" w14:textId="77777777" w:rsidR="00A22F5B" w:rsidRPr="00F26B9E" w:rsidRDefault="00A22F5B" w:rsidP="00A22F5B">
      <w:pPr>
        <w:widowControl w:val="0"/>
        <w:tabs>
          <w:tab w:val="left" w:pos="5760"/>
        </w:tabs>
        <w:autoSpaceDE w:val="0"/>
        <w:autoSpaceDN w:val="0"/>
        <w:adjustRightInd w:val="0"/>
        <w:jc w:val="both"/>
        <w:rPr>
          <w:rFonts w:cs="Times New Roman"/>
        </w:rPr>
      </w:pPr>
    </w:p>
    <w:p w14:paraId="543ABD7A" w14:textId="77777777" w:rsidR="00A22F5B" w:rsidRPr="00F26B9E" w:rsidRDefault="00A22F5B" w:rsidP="00A22F5B">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C83C0E4"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58BE749" w14:textId="77777777" w:rsidR="00A22F5B" w:rsidRPr="00F26B9E" w:rsidRDefault="00A22F5B" w:rsidP="00A22F5B">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334AA1F"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6F2F7F"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27DD282" w14:textId="77777777" w:rsidR="00A22F5B" w:rsidRPr="00F26B9E" w:rsidRDefault="00A22F5B" w:rsidP="00A22F5B">
      <w:pPr>
        <w:widowControl w:val="0"/>
        <w:tabs>
          <w:tab w:val="center" w:pos="5040"/>
        </w:tabs>
        <w:jc w:val="center"/>
        <w:rPr>
          <w:rFonts w:cs="Times New Roman"/>
          <w:szCs w:val="20"/>
        </w:rPr>
      </w:pPr>
      <w:r w:rsidRPr="00F26B9E">
        <w:rPr>
          <w:rFonts w:cs="Times New Roman"/>
          <w:szCs w:val="20"/>
        </w:rPr>
        <w:t>OATH</w:t>
      </w:r>
    </w:p>
    <w:p w14:paraId="6001A7FB" w14:textId="77777777" w:rsidR="00A22F5B" w:rsidRDefault="00A22F5B" w:rsidP="00A22F5B">
      <w:pPr>
        <w:widowControl w:val="0"/>
        <w:jc w:val="both"/>
        <w:rPr>
          <w:rFonts w:cs="Times New Roman"/>
          <w:szCs w:val="20"/>
        </w:rPr>
      </w:pPr>
    </w:p>
    <w:p w14:paraId="3A96319C" w14:textId="77777777" w:rsidR="00A22F5B" w:rsidRPr="00F26B9E" w:rsidRDefault="00A22F5B" w:rsidP="00A22F5B">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EF9F6F4" w14:textId="77777777" w:rsidR="00A22F5B" w:rsidRPr="00F26B9E" w:rsidRDefault="00A22F5B" w:rsidP="00A22F5B">
      <w:pPr>
        <w:widowControl w:val="0"/>
        <w:rPr>
          <w:rFonts w:cs="Times New Roman"/>
          <w:szCs w:val="20"/>
        </w:rPr>
      </w:pPr>
    </w:p>
    <w:p w14:paraId="4683BAD8" w14:textId="77777777" w:rsidR="00A22F5B" w:rsidRPr="00F26B9E" w:rsidRDefault="00A22F5B" w:rsidP="00A22F5B">
      <w:pPr>
        <w:rPr>
          <w:rFonts w:cs="Times New Roman"/>
          <w:szCs w:val="20"/>
        </w:rPr>
      </w:pPr>
      <w:r w:rsidRPr="00F26B9E">
        <w:rPr>
          <w:rFonts w:cs="Times New Roman"/>
          <w:szCs w:val="20"/>
        </w:rPr>
        <w:t>__________________________________</w:t>
      </w:r>
    </w:p>
    <w:p w14:paraId="46A3BFE5" w14:textId="77777777" w:rsidR="00A22F5B" w:rsidRPr="00F26B9E" w:rsidRDefault="00A22F5B" w:rsidP="00A22F5B">
      <w:pPr>
        <w:widowControl w:val="0"/>
        <w:spacing w:line="215" w:lineRule="auto"/>
        <w:rPr>
          <w:rFonts w:cs="Times New Roman"/>
          <w:szCs w:val="20"/>
        </w:rPr>
      </w:pPr>
      <w:r w:rsidRPr="00F26B9E">
        <w:rPr>
          <w:rFonts w:cs="Times New Roman"/>
          <w:szCs w:val="20"/>
        </w:rPr>
        <w:t>Applicant’s Authorized Representative</w:t>
      </w:r>
    </w:p>
    <w:p w14:paraId="13057C5A" w14:textId="77777777" w:rsidR="00A22F5B" w:rsidRPr="00F26B9E" w:rsidRDefault="00A22F5B" w:rsidP="00A22F5B">
      <w:pPr>
        <w:rPr>
          <w:rFonts w:cs="Times New Roman"/>
          <w:szCs w:val="20"/>
        </w:rPr>
      </w:pPr>
    </w:p>
    <w:p w14:paraId="54803919" w14:textId="77777777" w:rsidR="00A22F5B" w:rsidRPr="00F26B9E" w:rsidRDefault="00A22F5B" w:rsidP="00A22F5B">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61B5AF5" w14:textId="77777777" w:rsidR="00A22F5B" w:rsidRPr="00F26B9E" w:rsidRDefault="00A22F5B" w:rsidP="00A22F5B">
      <w:pPr>
        <w:widowControl w:val="0"/>
        <w:rPr>
          <w:rFonts w:cs="Times New Roman"/>
          <w:szCs w:val="20"/>
        </w:rPr>
      </w:pPr>
    </w:p>
    <w:p w14:paraId="727D51E7" w14:textId="77777777" w:rsidR="00A22F5B" w:rsidRPr="00F26B9E" w:rsidRDefault="00A22F5B" w:rsidP="00A22F5B">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CBBF025" w14:textId="77777777" w:rsidR="00A22F5B" w:rsidRPr="00F26B9E" w:rsidRDefault="00A22F5B" w:rsidP="00A22F5B">
      <w:pPr>
        <w:rPr>
          <w:rFonts w:cs="Times New Roman"/>
          <w:szCs w:val="20"/>
        </w:rPr>
      </w:pPr>
    </w:p>
    <w:p w14:paraId="60F8A490" w14:textId="77777777" w:rsidR="00A22F5B" w:rsidRPr="00F26B9E" w:rsidRDefault="00A22F5B" w:rsidP="00A22F5B">
      <w:pPr>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3DCE2272"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80C4C1A" w14:textId="77777777" w:rsidR="00A22F5B" w:rsidRPr="00F26B9E" w:rsidRDefault="00A22F5B" w:rsidP="00A22F5B">
      <w:pPr>
        <w:widowControl w:val="0"/>
        <w:spacing w:line="192" w:lineRule="auto"/>
        <w:rPr>
          <w:rFonts w:cs="Times New Roman"/>
          <w:szCs w:val="20"/>
        </w:rPr>
      </w:pPr>
    </w:p>
    <w:p w14:paraId="7AD04F5E" w14:textId="77777777" w:rsidR="00A22F5B" w:rsidRPr="00F26B9E" w:rsidRDefault="00A22F5B" w:rsidP="00A22F5B">
      <w:pPr>
        <w:tabs>
          <w:tab w:val="left" w:pos="5940"/>
        </w:tabs>
        <w:rPr>
          <w:rFonts w:cs="Times New Roman"/>
          <w:szCs w:val="20"/>
        </w:rPr>
      </w:pPr>
      <w:r w:rsidRPr="00F26B9E">
        <w:rPr>
          <w:rFonts w:cs="Times New Roman"/>
          <w:szCs w:val="20"/>
        </w:rPr>
        <w:t>_________________________________</w:t>
      </w:r>
      <w:r>
        <w:rPr>
          <w:rFonts w:cs="Times New Roman"/>
          <w:szCs w:val="20"/>
        </w:rPr>
        <w:t>__</w:t>
      </w:r>
    </w:p>
    <w:p w14:paraId="2481C5C2"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Print or Type Name of Notary Public</w:t>
      </w:r>
    </w:p>
    <w:p w14:paraId="218C59A7" w14:textId="77777777" w:rsidR="00A22F5B" w:rsidRDefault="00A22F5B" w:rsidP="00A22F5B">
      <w:pPr>
        <w:tabs>
          <w:tab w:val="right" w:pos="10080"/>
        </w:tabs>
        <w:rPr>
          <w:rFonts w:cs="Times New Roman"/>
          <w:szCs w:val="20"/>
        </w:rPr>
      </w:pPr>
    </w:p>
    <w:p w14:paraId="20581BA9" w14:textId="77777777" w:rsidR="008341AB" w:rsidRPr="003650B0" w:rsidRDefault="00A22F5B" w:rsidP="00E446B9">
      <w:pPr>
        <w:tabs>
          <w:tab w:val="right" w:pos="10080"/>
        </w:tabs>
        <w:rPr>
          <w:rFonts w:cs="Times New Roman"/>
          <w:lang w:val="es-MX"/>
        </w:rPr>
      </w:pPr>
      <w:r w:rsidRPr="00F26B9E">
        <w:rPr>
          <w:rFonts w:cs="Times New Roman"/>
          <w:szCs w:val="20"/>
        </w:rPr>
        <w:t>Commission Expires ____________</w:t>
      </w:r>
      <w:r w:rsidR="008341AB" w:rsidRPr="003650B0">
        <w:rPr>
          <w:rFonts w:cs="Times New Roman"/>
          <w:lang w:val="es-MX"/>
        </w:rPr>
        <w:br w:type="page"/>
      </w:r>
    </w:p>
    <w:p w14:paraId="6F29DA83" w14:textId="1D4D2D1C" w:rsidR="00A22F5B" w:rsidRPr="00F65FAC" w:rsidRDefault="00A22F5B" w:rsidP="00A22F5B">
      <w:pPr>
        <w:jc w:val="right"/>
        <w:rPr>
          <w:b/>
          <w:i/>
        </w:rPr>
      </w:pPr>
      <w:r w:rsidRPr="00123651">
        <w:rPr>
          <w:b/>
          <w:i/>
        </w:rPr>
        <w:lastRenderedPageBreak/>
        <w:t xml:space="preserve">Docket No. </w:t>
      </w:r>
      <w:r w:rsidR="00543D7F" w:rsidRPr="00F65FAC">
        <w:rPr>
          <w:b/>
          <w:i/>
        </w:rPr>
        <w:t>54147</w:t>
      </w:r>
    </w:p>
    <w:p w14:paraId="33B0D5AB" w14:textId="77777777" w:rsidR="00A22F5B" w:rsidRPr="00F65FAC" w:rsidRDefault="00A22F5B" w:rsidP="00A22F5B">
      <w:pPr>
        <w:tabs>
          <w:tab w:val="right" w:pos="9360"/>
        </w:tabs>
        <w:jc w:val="both"/>
        <w:rPr>
          <w:rFonts w:cs="Times New Roman"/>
          <w:sz w:val="16"/>
          <w:szCs w:val="16"/>
        </w:rPr>
      </w:pPr>
    </w:p>
    <w:p w14:paraId="2201C130" w14:textId="77777777" w:rsidR="00A22F5B" w:rsidRPr="00F65FAC" w:rsidRDefault="00A22F5B" w:rsidP="00A22F5B">
      <w:pPr>
        <w:jc w:val="center"/>
        <w:rPr>
          <w:rFonts w:cs="Times New Roman"/>
          <w:b/>
          <w:sz w:val="28"/>
          <w:szCs w:val="28"/>
        </w:rPr>
      </w:pPr>
      <w:r w:rsidRPr="00F65FAC">
        <w:rPr>
          <w:rFonts w:cs="Times New Roman"/>
          <w:b/>
          <w:i/>
          <w:iCs/>
          <w:sz w:val="28"/>
          <w:szCs w:val="28"/>
        </w:rPr>
        <w:t>Notice to Landowners</w:t>
      </w:r>
    </w:p>
    <w:p w14:paraId="7F8A5FAD" w14:textId="77777777" w:rsidR="00DB289D" w:rsidRPr="00F65FAC" w:rsidRDefault="00DB289D" w:rsidP="00DB289D">
      <w:pPr>
        <w:jc w:val="center"/>
        <w:rPr>
          <w:rFonts w:cs="Times New Roman"/>
        </w:rPr>
      </w:pPr>
      <w:r w:rsidRPr="00F65FAC">
        <w:rPr>
          <w:rFonts w:cs="Times New Roman"/>
        </w:rPr>
        <w:t xml:space="preserve">NOTICE OF APPLICATION OF ROLLING V RANCH WATER CONTROL AND IMPROVEMENT DISTRICT NO. 3 TO </w:t>
      </w:r>
      <w:r w:rsidRPr="00F65FAC">
        <w:rPr>
          <w:rStyle w:val="Style6"/>
        </w:rPr>
        <w:t xml:space="preserve">OBTAIN A </w:t>
      </w:r>
      <w:r w:rsidRPr="00F65FAC">
        <w:rPr>
          <w:rFonts w:cs="Times New Roman"/>
        </w:rPr>
        <w:t xml:space="preserve">CERTIFICATE(S) OF CONVENIENCE AND NECESSITY </w:t>
      </w:r>
      <w:r w:rsidRPr="00F65FAC">
        <w:rPr>
          <w:rStyle w:val="Style6"/>
        </w:rPr>
        <w:t>AND TO DUALLY CERTIFY WITH CITY OF RHOME'S CERTIFICATE OF CONVENIENCE AND NECESSITY NO. 10989 TO</w:t>
      </w:r>
      <w:r w:rsidRPr="00F65FAC">
        <w:t xml:space="preserve"> </w:t>
      </w:r>
      <w:r w:rsidRPr="00F65FAC">
        <w:rPr>
          <w:rFonts w:cs="Times New Roman"/>
        </w:rPr>
        <w:t xml:space="preserve">PROVIDE </w:t>
      </w:r>
      <w:r w:rsidRPr="00F65FAC">
        <w:rPr>
          <w:rStyle w:val="Style6"/>
        </w:rPr>
        <w:t>WATER</w:t>
      </w:r>
      <w:r w:rsidRPr="00F65FAC">
        <w:rPr>
          <w:rFonts w:cs="Times New Roman"/>
        </w:rPr>
        <w:t xml:space="preserve"> UTILITY SERVICE IN WISE </w:t>
      </w:r>
      <w:r w:rsidRPr="00F65FAC">
        <w:rPr>
          <w:rStyle w:val="Style6"/>
          <w:szCs w:val="28"/>
        </w:rPr>
        <w:t>COUNTY</w:t>
      </w:r>
      <w:r w:rsidRPr="00F65FAC">
        <w:rPr>
          <w:rFonts w:cs="Times New Roman"/>
        </w:rPr>
        <w:t>, TEXAS</w:t>
      </w:r>
    </w:p>
    <w:p w14:paraId="7A8570A5" w14:textId="77777777" w:rsidR="00DB289D" w:rsidRPr="00F65FAC" w:rsidRDefault="00DB289D" w:rsidP="00DB289D">
      <w:pPr>
        <w:jc w:val="both"/>
        <w:rPr>
          <w:rFonts w:cs="Times New Roman"/>
          <w:sz w:val="16"/>
          <w:szCs w:val="16"/>
        </w:rPr>
      </w:pPr>
    </w:p>
    <w:p w14:paraId="64DCCBA2" w14:textId="77777777" w:rsidR="00A22F5B" w:rsidRPr="00F65FAC" w:rsidRDefault="00A22F5B" w:rsidP="00A22F5B">
      <w:pPr>
        <w:jc w:val="both"/>
        <w:rPr>
          <w:rFonts w:cs="Times New Roman"/>
          <w:sz w:val="16"/>
          <w:szCs w:val="16"/>
        </w:rPr>
      </w:pPr>
    </w:p>
    <w:p w14:paraId="057CECA8" w14:textId="77777777" w:rsidR="00A22F5B" w:rsidRPr="00F65FAC" w:rsidRDefault="00A22F5B" w:rsidP="00A22F5B">
      <w:pPr>
        <w:tabs>
          <w:tab w:val="left" w:pos="720"/>
          <w:tab w:val="right" w:pos="10080"/>
        </w:tabs>
        <w:ind w:right="-144"/>
        <w:jc w:val="both"/>
        <w:rPr>
          <w:rFonts w:cs="Times New Roman"/>
        </w:rPr>
      </w:pPr>
      <w:r w:rsidRPr="00F65FAC">
        <w:rPr>
          <w:rFonts w:cs="Times New Roman"/>
        </w:rPr>
        <w:t>To:</w:t>
      </w:r>
      <w:r w:rsidRPr="00F65FAC">
        <w:rPr>
          <w:rFonts w:cs="Times New Roman"/>
        </w:rPr>
        <w:tab/>
      </w:r>
      <w:r w:rsidRPr="00F65FAC">
        <w:rPr>
          <w:rFonts w:cs="Times New Roman"/>
          <w:u w:val="single"/>
        </w:rPr>
        <w:t xml:space="preserve">                                                                      </w:t>
      </w:r>
      <w:r w:rsidRPr="00F65FAC">
        <w:rPr>
          <w:rFonts w:cs="Times New Roman"/>
        </w:rPr>
        <w:t xml:space="preserve">      </w:t>
      </w:r>
      <w:r w:rsidRPr="00F65FAC">
        <w:rPr>
          <w:rFonts w:cs="Times New Roman"/>
        </w:rPr>
        <w:tab/>
        <w:t>Date Notice Mailed:</w:t>
      </w:r>
      <w:r w:rsidRPr="00F65FAC">
        <w:rPr>
          <w:rFonts w:cs="Times New Roman"/>
          <w:u w:val="single"/>
        </w:rPr>
        <w:t xml:space="preserve">          </w:t>
      </w:r>
      <w:proofErr w:type="gramStart"/>
      <w:r w:rsidRPr="00F65FAC">
        <w:rPr>
          <w:rFonts w:cs="Times New Roman"/>
          <w:u w:val="single"/>
        </w:rPr>
        <w:t xml:space="preserve">  </w:t>
      </w:r>
      <w:r w:rsidRPr="00F65FAC">
        <w:rPr>
          <w:rFonts w:cs="Times New Roman"/>
        </w:rPr>
        <w:t>,</w:t>
      </w:r>
      <w:proofErr w:type="gramEnd"/>
      <w:r w:rsidRPr="00F65FAC">
        <w:rPr>
          <w:rFonts w:cs="Times New Roman"/>
        </w:rPr>
        <w:t xml:space="preserve"> 20___</w:t>
      </w:r>
    </w:p>
    <w:p w14:paraId="248FA49A" w14:textId="77777777" w:rsidR="00A22F5B" w:rsidRPr="00F65FAC" w:rsidRDefault="00A22F5B" w:rsidP="00A22F5B">
      <w:pPr>
        <w:ind w:left="720"/>
        <w:jc w:val="both"/>
        <w:rPr>
          <w:rFonts w:cs="Times New Roman"/>
          <w:sz w:val="20"/>
          <w:szCs w:val="20"/>
        </w:rPr>
      </w:pPr>
      <w:r w:rsidRPr="00F65FAC">
        <w:rPr>
          <w:rFonts w:cs="Times New Roman"/>
          <w:sz w:val="20"/>
          <w:szCs w:val="20"/>
        </w:rPr>
        <w:t>(Neighboring System, Landowner, Customer or City)</w:t>
      </w:r>
    </w:p>
    <w:p w14:paraId="35AA6AEF" w14:textId="77777777" w:rsidR="00A22F5B" w:rsidRPr="00F65FAC" w:rsidRDefault="00A22F5B" w:rsidP="00A22F5B">
      <w:pPr>
        <w:ind w:left="720"/>
        <w:jc w:val="both"/>
        <w:rPr>
          <w:rFonts w:cs="Times New Roman"/>
        </w:rPr>
      </w:pPr>
      <w:r w:rsidRPr="00F65FAC">
        <w:rPr>
          <w:rFonts w:cs="Times New Roman"/>
        </w:rPr>
        <w:t>____________________________</w:t>
      </w:r>
      <w:r w:rsidRPr="00F65FAC">
        <w:rPr>
          <w:rFonts w:cs="Times New Roman"/>
          <w:u w:val="single"/>
        </w:rPr>
        <w:t xml:space="preserve">  </w:t>
      </w:r>
    </w:p>
    <w:p w14:paraId="65D51522" w14:textId="77777777" w:rsidR="00A22F5B" w:rsidRPr="00F65FAC" w:rsidRDefault="00A22F5B" w:rsidP="00A22F5B">
      <w:pPr>
        <w:ind w:left="720"/>
        <w:jc w:val="both"/>
        <w:rPr>
          <w:rFonts w:cs="Times New Roman"/>
          <w:sz w:val="20"/>
          <w:szCs w:val="20"/>
        </w:rPr>
      </w:pPr>
      <w:r w:rsidRPr="00F65FAC">
        <w:rPr>
          <w:rFonts w:cs="Times New Roman"/>
          <w:sz w:val="20"/>
          <w:szCs w:val="20"/>
        </w:rPr>
        <w:t>(Address)</w:t>
      </w:r>
    </w:p>
    <w:p w14:paraId="3A98B00A" w14:textId="77777777" w:rsidR="00A22F5B" w:rsidRPr="00F65FAC" w:rsidRDefault="00A22F5B" w:rsidP="00A22F5B">
      <w:pPr>
        <w:ind w:left="720"/>
        <w:jc w:val="both"/>
        <w:rPr>
          <w:rFonts w:cs="Times New Roman"/>
        </w:rPr>
      </w:pPr>
      <w:r w:rsidRPr="00F65FAC">
        <w:rPr>
          <w:rFonts w:cs="Times New Roman"/>
        </w:rPr>
        <w:t>____________________________</w:t>
      </w:r>
      <w:r w:rsidRPr="00F65FAC">
        <w:rPr>
          <w:rFonts w:cs="Times New Roman"/>
          <w:u w:val="single"/>
        </w:rPr>
        <w:t xml:space="preserve">  </w:t>
      </w:r>
    </w:p>
    <w:p w14:paraId="0EA63EAF" w14:textId="77777777" w:rsidR="00A22F5B" w:rsidRPr="00F65FAC" w:rsidRDefault="00A22F5B" w:rsidP="00A22F5B">
      <w:pPr>
        <w:tabs>
          <w:tab w:val="left" w:pos="2520"/>
          <w:tab w:val="left" w:pos="3600"/>
        </w:tabs>
        <w:ind w:left="720"/>
        <w:jc w:val="both"/>
        <w:rPr>
          <w:rFonts w:cs="Times New Roman"/>
          <w:sz w:val="20"/>
          <w:szCs w:val="20"/>
        </w:rPr>
      </w:pPr>
      <w:r w:rsidRPr="00F65FAC">
        <w:rPr>
          <w:rFonts w:cs="Times New Roman"/>
          <w:sz w:val="20"/>
          <w:szCs w:val="20"/>
        </w:rPr>
        <w:t>(City</w:t>
      </w:r>
      <w:r w:rsidRPr="00F65FAC">
        <w:rPr>
          <w:rFonts w:cs="Times New Roman"/>
          <w:sz w:val="20"/>
          <w:szCs w:val="20"/>
        </w:rPr>
        <w:tab/>
        <w:t>State</w:t>
      </w:r>
      <w:r w:rsidRPr="00F65FAC">
        <w:rPr>
          <w:rFonts w:cs="Times New Roman"/>
          <w:sz w:val="20"/>
          <w:szCs w:val="20"/>
        </w:rPr>
        <w:tab/>
        <w:t>Zip)</w:t>
      </w:r>
    </w:p>
    <w:p w14:paraId="1ABF8B41" w14:textId="77777777" w:rsidR="00A22F5B" w:rsidRPr="00F65FAC" w:rsidRDefault="00A22F5B" w:rsidP="00A22F5B">
      <w:pPr>
        <w:jc w:val="both"/>
        <w:rPr>
          <w:rFonts w:cs="Times New Roman"/>
          <w:sz w:val="16"/>
          <w:szCs w:val="16"/>
        </w:rPr>
      </w:pPr>
    </w:p>
    <w:p w14:paraId="595EDB4B" w14:textId="77777777" w:rsidR="005E5779" w:rsidRPr="00F65FAC" w:rsidRDefault="005E5779" w:rsidP="005E5779">
      <w:pPr>
        <w:jc w:val="both"/>
        <w:rPr>
          <w:rFonts w:cs="Times New Roman"/>
        </w:rPr>
      </w:pPr>
      <w:r w:rsidRPr="00F65FAC">
        <w:rPr>
          <w:rFonts w:cs="Times New Roman"/>
        </w:rPr>
        <w:t xml:space="preserve">Rolling V Ranch Water Control and Improvement District No. 3 has filed an application with the Public Utility Commission of Texas </w:t>
      </w:r>
      <w:r w:rsidRPr="00F65FAC">
        <w:rPr>
          <w:bCs/>
        </w:rPr>
        <w:t xml:space="preserve">to obtain a water certificate of convenience and necessity (CCN) </w:t>
      </w:r>
      <w:r w:rsidRPr="00F65FAC">
        <w:rPr>
          <w:rStyle w:val="Style6"/>
        </w:rPr>
        <w:t>and to dually certify with CCN No. 10989 of the City of Rhome for</w:t>
      </w:r>
      <w:r w:rsidRPr="00F65FAC">
        <w:t xml:space="preserve"> </w:t>
      </w:r>
      <w:r w:rsidRPr="00F65FAC">
        <w:rPr>
          <w:rFonts w:cs="Times New Roman"/>
        </w:rPr>
        <w:t xml:space="preserve">the provision of retail </w:t>
      </w:r>
      <w:r w:rsidRPr="00F65FAC">
        <w:t>water</w:t>
      </w:r>
      <w:r w:rsidRPr="00F65FAC">
        <w:rPr>
          <w:rFonts w:cs="Times New Roman"/>
        </w:rPr>
        <w:t xml:space="preserve"> utility service in Wise </w:t>
      </w:r>
      <w:r w:rsidRPr="00F65FAC">
        <w:t>County</w:t>
      </w:r>
      <w:r w:rsidRPr="00F65FAC">
        <w:rPr>
          <w:rFonts w:cs="Times New Roman"/>
        </w:rPr>
        <w:t>, Texas.</w:t>
      </w:r>
    </w:p>
    <w:p w14:paraId="270FA6D6" w14:textId="77777777" w:rsidR="005E5779" w:rsidRPr="00F65FAC" w:rsidRDefault="005E5779" w:rsidP="005E5779">
      <w:pPr>
        <w:jc w:val="both"/>
        <w:rPr>
          <w:rFonts w:cs="Times New Roman"/>
          <w:sz w:val="16"/>
          <w:szCs w:val="16"/>
        </w:rPr>
      </w:pPr>
    </w:p>
    <w:p w14:paraId="1E802A60" w14:textId="77777777" w:rsidR="005E5779" w:rsidRPr="00F65FAC" w:rsidRDefault="005E5779" w:rsidP="005E5779">
      <w:pPr>
        <w:jc w:val="both"/>
      </w:pPr>
      <w:r w:rsidRPr="00F65FAC">
        <w:rPr>
          <w:u w:val="single"/>
        </w:rPr>
        <w:t xml:space="preserve">The requested area overlaps the district boundaries of </w:t>
      </w:r>
      <w:r w:rsidRPr="00F65FAC">
        <w:t xml:space="preserve">Rolling V Ranch Water Control and Improvement District 1 of Wise County.  If </w:t>
      </w:r>
      <w:sdt>
        <w:sdtPr>
          <w:id w:val="-810859573"/>
          <w:placeholder>
            <w:docPart w:val="F0A7CFE0D8F74D129FC995FBAD605E2D"/>
          </w:placeholder>
          <w:dropDownList>
            <w:listItem w:displayText="this" w:value="this"/>
            <w:listItem w:displayText="these" w:value="these"/>
          </w:dropDownList>
        </w:sdtPr>
        <w:sdtContent>
          <w:r w:rsidRPr="00F65FAC">
            <w:t>this</w:t>
          </w:r>
        </w:sdtContent>
      </w:sdt>
      <w:r w:rsidRPr="00F65FAC">
        <w:rPr>
          <w:rFonts w:cs="Times New Roman"/>
        </w:rPr>
        <w:t xml:space="preserve"> district </w:t>
      </w:r>
      <w:sdt>
        <w:sdtPr>
          <w:id w:val="428929000"/>
          <w:placeholder>
            <w:docPart w:val="FB0DB8CFB05C42C387A9F37C4CBEC838"/>
          </w:placeholder>
          <w:dropDownList>
            <w:listItem w:displayText="does" w:value="does"/>
            <w:listItem w:displayText="do" w:value="do"/>
          </w:dropDownList>
        </w:sdtPr>
        <w:sdtContent>
          <w:r w:rsidRPr="00F65FAC">
            <w:t>does</w:t>
          </w:r>
        </w:sdtContent>
      </w:sdt>
      <w:r w:rsidRPr="00F65FAC">
        <w:t xml:space="preserve"> not request a public hearing, the Commission shall determine that the </w:t>
      </w:r>
      <w:r w:rsidRPr="00F65FAC">
        <w:rPr>
          <w:rFonts w:cs="Times New Roman"/>
        </w:rPr>
        <w:t xml:space="preserve">district </w:t>
      </w:r>
      <w:r w:rsidRPr="00F65FAC">
        <w:t xml:space="preserve">is consenting to the </w:t>
      </w:r>
      <w:r w:rsidRPr="00F65FAC">
        <w:rPr>
          <w:rFonts w:cs="Times New Roman"/>
        </w:rPr>
        <w:t>Rolling V Ranch Water Control and Improvement District No. 3</w:t>
      </w:r>
      <w:r w:rsidRPr="00F65FAC">
        <w:t>’s request to provide retail water</w:t>
      </w:r>
      <w:r w:rsidRPr="00F65FAC">
        <w:rPr>
          <w:rFonts w:cs="Times New Roman"/>
        </w:rPr>
        <w:t xml:space="preserve"> </w:t>
      </w:r>
      <w:r w:rsidRPr="00F65FAC">
        <w:t>utility service in the requested area.</w:t>
      </w:r>
    </w:p>
    <w:p w14:paraId="35E6550E" w14:textId="77777777" w:rsidR="005E5779" w:rsidRPr="00F65FAC" w:rsidRDefault="005E5779" w:rsidP="005E5779">
      <w:pPr>
        <w:jc w:val="both"/>
      </w:pPr>
    </w:p>
    <w:p w14:paraId="6059CC0E" w14:textId="77777777" w:rsidR="005E5779" w:rsidRPr="009E289B" w:rsidRDefault="005E5779" w:rsidP="005E5779">
      <w:pPr>
        <w:jc w:val="both"/>
      </w:pPr>
      <w:r w:rsidRPr="00F65FAC">
        <w:t xml:space="preserve">The requested area includes </w:t>
      </w:r>
      <w:r w:rsidRPr="00F65FAC">
        <w:rPr>
          <w:u w:val="single"/>
        </w:rPr>
        <w:t>14</w:t>
      </w:r>
      <w:r w:rsidRPr="00F65FAC">
        <w:t xml:space="preserve"> customer connections, is located approximately </w:t>
      </w:r>
      <w:r w:rsidRPr="00F65FAC">
        <w:rPr>
          <w:u w:val="single"/>
        </w:rPr>
        <w:t>0.7</w:t>
      </w:r>
      <w:r w:rsidRPr="00F65FAC">
        <w:t xml:space="preserve"> mile(</w:t>
      </w:r>
      <w:r w:rsidRPr="009E289B">
        <w:t xml:space="preserve">s) </w:t>
      </w:r>
      <w:r w:rsidRPr="009E289B">
        <w:rPr>
          <w:u w:val="single"/>
        </w:rPr>
        <w:t>south</w:t>
      </w:r>
      <w:r w:rsidRPr="009E289B">
        <w:t xml:space="preserve"> of downtown </w:t>
      </w:r>
      <w:r w:rsidRPr="009E289B">
        <w:rPr>
          <w:u w:val="single"/>
        </w:rPr>
        <w:t>Rhome</w:t>
      </w:r>
      <w:r w:rsidRPr="009E289B">
        <w:t xml:space="preserve">, Texas, and is generally bounded on the north by </w:t>
      </w:r>
      <w:r w:rsidRPr="009E289B">
        <w:rPr>
          <w:u w:val="single"/>
        </w:rPr>
        <w:t>State Highway 114</w:t>
      </w:r>
      <w:r w:rsidRPr="009E289B">
        <w:t xml:space="preserve">; on the east by </w:t>
      </w:r>
      <w:r w:rsidRPr="009E289B">
        <w:rPr>
          <w:u w:val="single"/>
        </w:rPr>
        <w:t>United States Highway 287</w:t>
      </w:r>
      <w:r w:rsidRPr="009E289B">
        <w:t xml:space="preserve">; on the south by </w:t>
      </w:r>
      <w:r w:rsidRPr="009E289B">
        <w:rPr>
          <w:u w:val="single"/>
        </w:rPr>
        <w:t xml:space="preserve">Tarrant and </w:t>
      </w:r>
      <w:proofErr w:type="gramStart"/>
      <w:r w:rsidRPr="009E289B">
        <w:rPr>
          <w:u w:val="single"/>
        </w:rPr>
        <w:t>Wise county</w:t>
      </w:r>
      <w:proofErr w:type="gramEnd"/>
      <w:r w:rsidRPr="009E289B">
        <w:rPr>
          <w:u w:val="single"/>
        </w:rPr>
        <w:t xml:space="preserve"> line boundary</w:t>
      </w:r>
      <w:r w:rsidRPr="009E289B">
        <w:t xml:space="preserve">; and on the west by </w:t>
      </w:r>
      <w:r w:rsidRPr="009E289B">
        <w:rPr>
          <w:u w:val="single"/>
        </w:rPr>
        <w:t>Farm to Market 718</w:t>
      </w:r>
      <w:r w:rsidRPr="009E289B">
        <w:t>.</w:t>
      </w:r>
    </w:p>
    <w:p w14:paraId="6FF62A59" w14:textId="77777777" w:rsidR="005E5779" w:rsidRPr="009E289B" w:rsidRDefault="005E5779" w:rsidP="005E5779">
      <w:pPr>
        <w:jc w:val="both"/>
      </w:pPr>
    </w:p>
    <w:p w14:paraId="51C37C6F" w14:textId="77777777" w:rsidR="005E5779" w:rsidRPr="009E289B" w:rsidRDefault="005E5779" w:rsidP="005E5779">
      <w:pPr>
        <w:jc w:val="both"/>
      </w:pPr>
      <w:r w:rsidRPr="009E289B">
        <w:t xml:space="preserve">The requested area includes approximately </w:t>
      </w:r>
      <w:r w:rsidRPr="009E289B">
        <w:rPr>
          <w:u w:val="single"/>
        </w:rPr>
        <w:t>2,367.5</w:t>
      </w:r>
      <w:r w:rsidRPr="009E289B">
        <w:t xml:space="preserve"> acres, comprised of dual certificated area with City of Rhome (CCN No. 10989).</w:t>
      </w:r>
    </w:p>
    <w:p w14:paraId="5389A1F0" w14:textId="77777777" w:rsidR="005E5779" w:rsidRPr="009E289B" w:rsidRDefault="005E5779" w:rsidP="005E5779">
      <w:pPr>
        <w:jc w:val="both"/>
      </w:pPr>
    </w:p>
    <w:p w14:paraId="62165871" w14:textId="77777777" w:rsidR="005E5779" w:rsidRPr="009E289B" w:rsidRDefault="005E5779" w:rsidP="005E5779">
      <w:pPr>
        <w:jc w:val="both"/>
      </w:pPr>
      <w:r w:rsidRPr="009E289B">
        <w:t xml:space="preserve">The </w:t>
      </w:r>
      <w:sdt>
        <w:sdtPr>
          <w:alias w:val="Select type"/>
          <w:tag w:val="Select type"/>
          <w:id w:val="291722846"/>
          <w:placeholder>
            <w:docPart w:val="4D8E929F491A4D37A3E0DDA9F87FB624"/>
          </w:placeholder>
          <w:dropDownList>
            <w:listItem w:value="Select type."/>
            <w:listItem w:displayText="application" w:value="application"/>
            <w:listItem w:displayText="petition" w:value="petition"/>
          </w:dropDownList>
        </w:sdtPr>
        <w:sdtContent>
          <w:r w:rsidRPr="009E289B">
            <w:t>application</w:t>
          </w:r>
        </w:sdtContent>
      </w:sdt>
      <w:r w:rsidRPr="009E289B">
        <w:t xml:space="preserve"> proposes the addition of approximately </w:t>
      </w:r>
      <w:r w:rsidRPr="009E289B">
        <w:rPr>
          <w:u w:val="single"/>
        </w:rPr>
        <w:t>2,367.5</w:t>
      </w:r>
      <w:r w:rsidRPr="009E289B">
        <w:t xml:space="preserve"> acres and the issuance of water CCN number to Rolling V Ranch </w:t>
      </w:r>
      <w:r>
        <w:t>WCID</w:t>
      </w:r>
      <w:r w:rsidRPr="009E289B">
        <w:t xml:space="preserve"> No. 3 of Wise County. </w:t>
      </w:r>
    </w:p>
    <w:p w14:paraId="0E4BC23E" w14:textId="77777777" w:rsidR="005E5779" w:rsidRPr="009E289B" w:rsidRDefault="005E5779" w:rsidP="005E5779">
      <w:pPr>
        <w:jc w:val="both"/>
      </w:pPr>
    </w:p>
    <w:p w14:paraId="0B677A2D" w14:textId="77777777" w:rsidR="005E5779" w:rsidRDefault="005E5779" w:rsidP="005E5779">
      <w:pPr>
        <w:spacing w:before="240"/>
        <w:rPr>
          <w:bCs/>
        </w:rPr>
      </w:pPr>
      <w:r w:rsidRPr="009E289B">
        <w:rPr>
          <w:u w:val="single"/>
        </w:rPr>
        <w:t>2,367.5</w:t>
      </w:r>
      <w:r w:rsidRPr="009E289B">
        <w:t xml:space="preserve"> acres will be dual certification </w:t>
      </w:r>
      <w:r>
        <w:t>between Rolling V Ranch Water WCID No. 3 of Wise County (issuance of water CCN number) and the City of Rhome</w:t>
      </w:r>
      <w:r w:rsidRPr="009E289B">
        <w:t xml:space="preserve"> </w:t>
      </w:r>
      <w:r>
        <w:t>(</w:t>
      </w:r>
      <w:r w:rsidRPr="009E289B">
        <w:t>CCN No. 10989</w:t>
      </w:r>
      <w:r>
        <w:t>)</w:t>
      </w:r>
      <w:r w:rsidRPr="009E289B">
        <w:t>.</w:t>
      </w:r>
      <w:r w:rsidRPr="00C731A2">
        <w:rPr>
          <w:bCs/>
          <w:color w:val="FF0000"/>
        </w:rPr>
        <w:t xml:space="preserve"> </w:t>
      </w:r>
    </w:p>
    <w:p w14:paraId="11F36ED3" w14:textId="77777777" w:rsidR="00A22F5B" w:rsidRDefault="00A22F5B" w:rsidP="00A22F5B">
      <w:pPr>
        <w:jc w:val="both"/>
        <w:rPr>
          <w:rFonts w:cs="Times New Roman"/>
        </w:rPr>
      </w:pPr>
    </w:p>
    <w:p w14:paraId="42EF467B" w14:textId="77777777" w:rsidR="00A22F5B" w:rsidRPr="00D13FE6" w:rsidRDefault="00A22F5B" w:rsidP="00A22F5B">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706FAE81" w14:textId="77777777" w:rsidR="00A22F5B" w:rsidRPr="003A60D6" w:rsidRDefault="00A22F5B" w:rsidP="00A22F5B">
      <w:pPr>
        <w:jc w:val="both"/>
        <w:rPr>
          <w:rFonts w:cs="Times New Roman"/>
          <w:sz w:val="16"/>
          <w:szCs w:val="16"/>
        </w:rPr>
      </w:pPr>
    </w:p>
    <w:p w14:paraId="07867231" w14:textId="77777777" w:rsidR="00A22F5B" w:rsidRDefault="00A22F5B" w:rsidP="00A22F5B">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BD787DC" w14:textId="77777777" w:rsidR="00A22F5B" w:rsidRPr="003A60D6" w:rsidRDefault="00A22F5B" w:rsidP="00A22F5B">
      <w:pPr>
        <w:jc w:val="both"/>
        <w:rPr>
          <w:rFonts w:cs="Times New Roman"/>
          <w:sz w:val="16"/>
          <w:szCs w:val="16"/>
        </w:rPr>
      </w:pPr>
    </w:p>
    <w:p w14:paraId="2683D665" w14:textId="77777777" w:rsidR="00A22F5B" w:rsidRPr="00211F35" w:rsidRDefault="00A22F5B" w:rsidP="00A22F5B">
      <w:pPr>
        <w:jc w:val="both"/>
        <w:rPr>
          <w:rFonts w:cs="Times New Roman"/>
        </w:rPr>
      </w:pPr>
      <w:r w:rsidRPr="00211F35">
        <w:rPr>
          <w:rFonts w:cs="Times New Roman"/>
        </w:rPr>
        <w:lastRenderedPageBreak/>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14:paraId="2AC4A182" w14:textId="77777777" w:rsidR="00A22F5B" w:rsidRPr="003A60D6" w:rsidRDefault="00A22F5B" w:rsidP="00A22F5B">
      <w:pPr>
        <w:jc w:val="both"/>
        <w:rPr>
          <w:rFonts w:cs="Times New Roman"/>
          <w:sz w:val="16"/>
          <w:szCs w:val="16"/>
        </w:rPr>
      </w:pPr>
    </w:p>
    <w:p w14:paraId="5474B046" w14:textId="77777777" w:rsidR="00A22F5B" w:rsidRPr="00211F35" w:rsidRDefault="00A22F5B" w:rsidP="00A22F5B">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211F35">
        <w:rPr>
          <w:rFonts w:cs="Times New Roman"/>
        </w:rPr>
        <w:t>.</w:t>
      </w:r>
    </w:p>
    <w:p w14:paraId="1B9B422D" w14:textId="77777777" w:rsidR="00A22F5B" w:rsidRPr="003A60D6" w:rsidRDefault="00A22F5B" w:rsidP="00A22F5B">
      <w:pPr>
        <w:jc w:val="both"/>
        <w:rPr>
          <w:rFonts w:cs="Times New Roman"/>
          <w:sz w:val="16"/>
          <w:szCs w:val="16"/>
        </w:rPr>
      </w:pPr>
    </w:p>
    <w:p w14:paraId="2E467C89"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6124527C" w14:textId="77777777" w:rsidR="005A25E0" w:rsidRDefault="005A25E0" w:rsidP="00A22F5B">
      <w:pPr>
        <w:jc w:val="both"/>
        <w:rPr>
          <w:rFonts w:cs="Times New Roman"/>
        </w:rPr>
      </w:pPr>
    </w:p>
    <w:p w14:paraId="497D3A29" w14:textId="77777777" w:rsidR="00A22F5B" w:rsidRPr="00211F35" w:rsidRDefault="00A22F5B" w:rsidP="00A22F5B">
      <w:pPr>
        <w:jc w:val="both"/>
        <w:rPr>
          <w:rFonts w:cs="Times New Roman"/>
        </w:rPr>
      </w:pPr>
      <w:r w:rsidRPr="00211F35">
        <w:rPr>
          <w:rFonts w:cs="Times New Roman"/>
        </w:rPr>
        <w:t>Persons who wish to request this option should file the required documents with the:</w:t>
      </w:r>
    </w:p>
    <w:p w14:paraId="642D0BF0" w14:textId="77777777" w:rsidR="00A22F5B" w:rsidRPr="00211F35" w:rsidRDefault="00A22F5B" w:rsidP="00A22F5B">
      <w:pPr>
        <w:jc w:val="center"/>
        <w:rPr>
          <w:rFonts w:cs="Times New Roman"/>
        </w:rPr>
      </w:pPr>
      <w:r w:rsidRPr="00211F35">
        <w:rPr>
          <w:rFonts w:cs="Times New Roman"/>
        </w:rPr>
        <w:t>Public Utility Commission of Texas</w:t>
      </w:r>
    </w:p>
    <w:p w14:paraId="2F2FD63F" w14:textId="77777777" w:rsidR="00A22F5B" w:rsidRPr="00211F35" w:rsidRDefault="00A22F5B" w:rsidP="00A22F5B">
      <w:pPr>
        <w:jc w:val="center"/>
        <w:rPr>
          <w:rFonts w:cs="Times New Roman"/>
        </w:rPr>
      </w:pPr>
      <w:r w:rsidRPr="00211F35">
        <w:rPr>
          <w:rFonts w:cs="Times New Roman"/>
        </w:rPr>
        <w:t>Central Records</w:t>
      </w:r>
    </w:p>
    <w:p w14:paraId="593B037B" w14:textId="77777777" w:rsidR="00A22F5B" w:rsidRPr="00211F35" w:rsidRDefault="00A22F5B" w:rsidP="00A22F5B">
      <w:pPr>
        <w:jc w:val="center"/>
        <w:rPr>
          <w:rFonts w:cs="Times New Roman"/>
        </w:rPr>
      </w:pPr>
      <w:r w:rsidRPr="00211F35">
        <w:rPr>
          <w:rFonts w:cs="Times New Roman"/>
        </w:rPr>
        <w:t>1701 N. Congress, P. O. Box 13326</w:t>
      </w:r>
    </w:p>
    <w:p w14:paraId="4801624B" w14:textId="77777777" w:rsidR="00A22F5B" w:rsidRPr="00211F35" w:rsidRDefault="00A22F5B" w:rsidP="00A22F5B">
      <w:pPr>
        <w:jc w:val="center"/>
        <w:rPr>
          <w:rFonts w:cs="Times New Roman"/>
        </w:rPr>
      </w:pPr>
      <w:r w:rsidRPr="00211F35">
        <w:rPr>
          <w:rFonts w:cs="Times New Roman"/>
        </w:rPr>
        <w:t>Austin, TX  78711-3326</w:t>
      </w:r>
    </w:p>
    <w:p w14:paraId="7824C490" w14:textId="77777777" w:rsidR="005A25E0" w:rsidRDefault="005A25E0" w:rsidP="00A22F5B">
      <w:pPr>
        <w:jc w:val="both"/>
        <w:rPr>
          <w:rFonts w:cs="Times New Roman"/>
        </w:rPr>
      </w:pPr>
    </w:p>
    <w:p w14:paraId="3595C90A" w14:textId="77777777" w:rsidR="00A22F5B" w:rsidRPr="00944142" w:rsidRDefault="00A22F5B" w:rsidP="00A22F5B">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E4E60DE" w14:textId="77777777" w:rsidR="00A22F5B" w:rsidRPr="00596409" w:rsidRDefault="00A22F5B" w:rsidP="00A22F5B">
      <w:pPr>
        <w:jc w:val="both"/>
        <w:rPr>
          <w:rFonts w:cs="Times New Roman"/>
          <w:sz w:val="16"/>
          <w:szCs w:val="16"/>
          <w:lang w:val="es-MX"/>
        </w:rPr>
      </w:pPr>
    </w:p>
    <w:p w14:paraId="2FE7157E" w14:textId="77777777" w:rsidR="00A22F5B" w:rsidRPr="003650B0" w:rsidRDefault="00A22F5B" w:rsidP="00A22F5B">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F304B61" w14:textId="77777777" w:rsidR="00A22F5B" w:rsidRPr="003650B0" w:rsidRDefault="00A22F5B" w:rsidP="00A22F5B">
      <w:pPr>
        <w:spacing w:after="200" w:line="276" w:lineRule="auto"/>
        <w:rPr>
          <w:rFonts w:cs="Times New Roman"/>
          <w:lang w:val="es-MX"/>
        </w:rPr>
      </w:pPr>
      <w:r w:rsidRPr="003650B0">
        <w:rPr>
          <w:rFonts w:cs="Times New Roman"/>
          <w:lang w:val="es-MX"/>
        </w:rPr>
        <w:br w:type="page"/>
      </w:r>
    </w:p>
    <w:p w14:paraId="0AC8A275" w14:textId="77777777" w:rsidR="00F6376F" w:rsidRPr="00F26B9E" w:rsidRDefault="00F6376F" w:rsidP="00F6376F">
      <w:pPr>
        <w:jc w:val="center"/>
        <w:rPr>
          <w:rFonts w:ascii="Georgia" w:hAnsi="Georgia" w:cs="Times New Roman"/>
          <w:sz w:val="40"/>
          <w:szCs w:val="40"/>
        </w:rPr>
      </w:pPr>
      <w:bookmarkStart w:id="8" w:name="_Hlk137103086"/>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4E0D0A4A" w14:textId="77777777" w:rsidR="00F6376F" w:rsidRPr="00F26B9E" w:rsidRDefault="00F6376F" w:rsidP="00F6376F">
      <w:pPr>
        <w:jc w:val="center"/>
        <w:rPr>
          <w:rFonts w:ascii="Georgia" w:hAnsi="Georgia" w:cs="Times New Roman"/>
          <w:sz w:val="32"/>
          <w:szCs w:val="32"/>
        </w:rPr>
      </w:pPr>
    </w:p>
    <w:p w14:paraId="6550A407"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26F7205C" wp14:editId="71A124E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1B19701" w14:textId="77777777" w:rsidR="00F6376F" w:rsidRPr="00F26B9E" w:rsidRDefault="00F6376F" w:rsidP="00F6376F">
      <w:pPr>
        <w:widowControl w:val="0"/>
        <w:tabs>
          <w:tab w:val="center" w:pos="4680"/>
        </w:tabs>
        <w:jc w:val="center"/>
        <w:rPr>
          <w:rFonts w:ascii="Georgia" w:hAnsi="Georgia" w:cs="Times New Roman"/>
          <w:szCs w:val="20"/>
        </w:rPr>
      </w:pPr>
    </w:p>
    <w:p w14:paraId="74FAE1DE"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w:t>
      </w:r>
      <w:r w:rsidR="007B7B2A" w:rsidRPr="004421A9">
        <w:rPr>
          <w:rFonts w:cs="Times New Roman"/>
          <w:sz w:val="23"/>
          <w:szCs w:val="23"/>
        </w:rPr>
        <w:t>LANDOWNERS</w:t>
      </w:r>
    </w:p>
    <w:p w14:paraId="57B8000D" w14:textId="3CD4630A" w:rsidR="00F6376F" w:rsidRPr="00DB289D" w:rsidRDefault="00F6376F" w:rsidP="00F6376F">
      <w:pPr>
        <w:jc w:val="center"/>
        <w:rPr>
          <w:rFonts w:cs="Times New Roman"/>
          <w:bCs/>
          <w:iCs/>
          <w:sz w:val="23"/>
          <w:szCs w:val="23"/>
        </w:rPr>
      </w:pPr>
      <w:r w:rsidRPr="004421A9">
        <w:rPr>
          <w:rFonts w:cs="Times New Roman"/>
          <w:sz w:val="23"/>
          <w:szCs w:val="23"/>
        </w:rPr>
        <w:t>DOCKET NO</w:t>
      </w:r>
      <w:r w:rsidRPr="00DB289D">
        <w:rPr>
          <w:rFonts w:cs="Times New Roman"/>
          <w:sz w:val="23"/>
          <w:szCs w:val="23"/>
        </w:rPr>
        <w:t xml:space="preserve">. </w:t>
      </w:r>
      <w:r w:rsidR="00DB289D" w:rsidRPr="00DB289D">
        <w:rPr>
          <w:bCs/>
          <w:iCs/>
        </w:rPr>
        <w:t>54147</w:t>
      </w:r>
    </w:p>
    <w:p w14:paraId="48E6DD0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BBAE58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C0479E2" w14:textId="77777777" w:rsidR="00F6376F" w:rsidRPr="00F26B9E" w:rsidRDefault="00F6376F" w:rsidP="00F6376F">
      <w:pPr>
        <w:widowControl w:val="0"/>
        <w:autoSpaceDE w:val="0"/>
        <w:autoSpaceDN w:val="0"/>
        <w:adjustRightInd w:val="0"/>
        <w:jc w:val="both"/>
        <w:rPr>
          <w:rFonts w:cs="Times New Roman"/>
        </w:rPr>
      </w:pPr>
    </w:p>
    <w:p w14:paraId="42C4A705" w14:textId="77777777" w:rsidR="00F6376F" w:rsidRDefault="00F6376F" w:rsidP="00F6376F">
      <w:pPr>
        <w:widowControl w:val="0"/>
        <w:autoSpaceDE w:val="0"/>
        <w:autoSpaceDN w:val="0"/>
        <w:adjustRightInd w:val="0"/>
        <w:jc w:val="both"/>
        <w:rPr>
          <w:rFonts w:cs="Times New Roman"/>
        </w:rPr>
      </w:pPr>
      <w:r w:rsidRPr="00F26B9E">
        <w:rPr>
          <w:rFonts w:cs="Times New Roman"/>
        </w:rPr>
        <w:t xml:space="preserve">_________________________________________________________ has </w:t>
      </w:r>
    </w:p>
    <w:bookmarkStart w:id="9" w:name="_Hlk137103275"/>
    <w:p w14:paraId="0D485571" w14:textId="77777777" w:rsidR="001B5123" w:rsidRPr="00F26B9E" w:rsidRDefault="00F65FAC" w:rsidP="001B5123">
      <w:pPr>
        <w:widowControl w:val="0"/>
        <w:autoSpaceDE w:val="0"/>
        <w:autoSpaceDN w:val="0"/>
        <w:adjustRightInd w:val="0"/>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 xml:space="preserve">Determined that there are no landowners owning tracts of land over 25 acres wholly or partly inside the requested CCN area. </w:t>
      </w:r>
    </w:p>
    <w:p w14:paraId="2B0295BC" w14:textId="77777777" w:rsidR="001B5123" w:rsidRDefault="00F65FAC" w:rsidP="001B5123">
      <w:pPr>
        <w:widowControl w:val="0"/>
        <w:autoSpaceDE w:val="0"/>
        <w:autoSpaceDN w:val="0"/>
        <w:adjustRightInd w:val="0"/>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P</w:t>
      </w:r>
      <w:r w:rsidR="001B5123" w:rsidRPr="00F26B9E">
        <w:rPr>
          <w:rFonts w:cs="Times New Roman"/>
        </w:rPr>
        <w:t xml:space="preserve">rovided individual notice </w:t>
      </w:r>
      <w:r w:rsidR="0063241C">
        <w:rPr>
          <w:rFonts w:cs="Times New Roman"/>
        </w:rPr>
        <w:t>via first-class mail</w:t>
      </w:r>
      <w:r w:rsidR="0063241C" w:rsidRPr="00F26B9E">
        <w:rPr>
          <w:rFonts w:cs="Times New Roman"/>
        </w:rPr>
        <w:t xml:space="preserve"> </w:t>
      </w:r>
      <w:r w:rsidR="001B5123" w:rsidRPr="00F26B9E">
        <w:rPr>
          <w:rFonts w:cs="Times New Roman"/>
        </w:rPr>
        <w:t xml:space="preserve">to the following </w:t>
      </w:r>
      <w:r w:rsidR="001B5123">
        <w:rPr>
          <w:rFonts w:cs="Times New Roman"/>
        </w:rPr>
        <w:t xml:space="preserve">landowners owning tracts of land over 25 acres wholly or partly inside the requested CCN area: </w:t>
      </w:r>
    </w:p>
    <w:bookmarkEnd w:id="9"/>
    <w:p w14:paraId="1D37244B" w14:textId="77777777" w:rsidR="00F6376F" w:rsidRPr="00F26B9E" w:rsidRDefault="00F6376F" w:rsidP="00F6376F">
      <w:pPr>
        <w:widowControl w:val="0"/>
        <w:tabs>
          <w:tab w:val="left" w:pos="5760"/>
        </w:tabs>
        <w:autoSpaceDE w:val="0"/>
        <w:autoSpaceDN w:val="0"/>
        <w:adjustRightInd w:val="0"/>
        <w:jc w:val="both"/>
        <w:rPr>
          <w:rFonts w:cs="Times New Roman"/>
        </w:rPr>
      </w:pPr>
    </w:p>
    <w:p w14:paraId="6778004D"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1B0668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7596F94"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D1A5F4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7C50CF8"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D8F3D2A" w14:textId="77777777" w:rsidR="004421A9" w:rsidRDefault="004421A9" w:rsidP="00F6376F">
      <w:pPr>
        <w:widowControl w:val="0"/>
        <w:jc w:val="both"/>
        <w:rPr>
          <w:rFonts w:cs="Times New Roman"/>
          <w:szCs w:val="20"/>
        </w:rPr>
      </w:pPr>
    </w:p>
    <w:p w14:paraId="0B2A6182"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3EB6541" w14:textId="77777777" w:rsidR="00F6376F" w:rsidRPr="00F26B9E" w:rsidRDefault="00F6376F" w:rsidP="00F6376F">
      <w:pPr>
        <w:widowControl w:val="0"/>
        <w:rPr>
          <w:rFonts w:cs="Times New Roman"/>
          <w:szCs w:val="20"/>
        </w:rPr>
      </w:pPr>
    </w:p>
    <w:p w14:paraId="28987530" w14:textId="77777777" w:rsidR="00F6376F" w:rsidRPr="00F26B9E" w:rsidRDefault="00F6376F" w:rsidP="00F6376F">
      <w:pPr>
        <w:rPr>
          <w:rFonts w:cs="Times New Roman"/>
          <w:szCs w:val="20"/>
        </w:rPr>
      </w:pPr>
      <w:r w:rsidRPr="00F26B9E">
        <w:rPr>
          <w:rFonts w:cs="Times New Roman"/>
          <w:szCs w:val="20"/>
        </w:rPr>
        <w:t>__________________________________</w:t>
      </w:r>
    </w:p>
    <w:p w14:paraId="7BD46E9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FA404AE" w14:textId="77777777" w:rsidR="00F6376F" w:rsidRPr="00F26B9E" w:rsidRDefault="00F6376F" w:rsidP="00F6376F">
      <w:pPr>
        <w:rPr>
          <w:rFonts w:cs="Times New Roman"/>
          <w:szCs w:val="20"/>
        </w:rPr>
      </w:pPr>
    </w:p>
    <w:p w14:paraId="72544F10"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76A206F" w14:textId="77777777" w:rsidR="00F6376F" w:rsidRPr="00F26B9E" w:rsidRDefault="00F6376F" w:rsidP="00F6376F">
      <w:pPr>
        <w:widowControl w:val="0"/>
        <w:rPr>
          <w:rFonts w:cs="Times New Roman"/>
          <w:szCs w:val="20"/>
        </w:rPr>
      </w:pPr>
    </w:p>
    <w:p w14:paraId="2D6B1379"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FD6D7EE" w14:textId="77777777" w:rsidR="00F6376F" w:rsidRPr="00F26B9E" w:rsidRDefault="00F6376F" w:rsidP="00F6376F">
      <w:pPr>
        <w:rPr>
          <w:rFonts w:cs="Times New Roman"/>
          <w:szCs w:val="20"/>
        </w:rPr>
      </w:pPr>
    </w:p>
    <w:p w14:paraId="7026B08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174F40F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67C7C21" w14:textId="77777777" w:rsidR="00F6376F" w:rsidRPr="00F26B9E" w:rsidRDefault="00F6376F" w:rsidP="00F6376F">
      <w:pPr>
        <w:widowControl w:val="0"/>
        <w:spacing w:line="192" w:lineRule="auto"/>
        <w:rPr>
          <w:rFonts w:cs="Times New Roman"/>
          <w:szCs w:val="20"/>
        </w:rPr>
      </w:pPr>
    </w:p>
    <w:p w14:paraId="00B2D88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828908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73D3F57" w14:textId="77777777" w:rsidR="004421A9" w:rsidRDefault="004421A9" w:rsidP="00EF7E38">
      <w:pPr>
        <w:tabs>
          <w:tab w:val="right" w:pos="10080"/>
        </w:tabs>
        <w:rPr>
          <w:rFonts w:cs="Times New Roman"/>
          <w:szCs w:val="20"/>
        </w:rPr>
      </w:pPr>
      <w:bookmarkStart w:id="10" w:name="_Hlk29390859"/>
    </w:p>
    <w:p w14:paraId="03B3F009"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8"/>
      <w:bookmarkEnd w:id="10"/>
    </w:p>
    <w:sectPr w:rsidR="007168B2"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D16E" w14:textId="77777777" w:rsidR="00543D7F" w:rsidRDefault="00543D7F" w:rsidP="001C215F">
      <w:r>
        <w:separator/>
      </w:r>
    </w:p>
  </w:endnote>
  <w:endnote w:type="continuationSeparator" w:id="0">
    <w:p w14:paraId="477B80ED" w14:textId="77777777" w:rsidR="00543D7F" w:rsidRDefault="00543D7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724D" w14:textId="77777777" w:rsidR="001C215F" w:rsidRPr="002F4089" w:rsidRDefault="003F6E3D" w:rsidP="002F4089">
    <w:pPr>
      <w:pStyle w:val="Footer"/>
      <w:rPr>
        <w:sz w:val="20"/>
        <w:szCs w:val="20"/>
      </w:rPr>
    </w:pPr>
    <w:bookmarkStart w:id="11" w:name="_Hlk63347658"/>
    <w:bookmarkStart w:id="12" w:name="_Hlk63347659"/>
    <w:r>
      <w:rPr>
        <w:rFonts w:cs="Times New Roman"/>
        <w:sz w:val="20"/>
        <w:szCs w:val="20"/>
      </w:rPr>
      <w:t xml:space="preserve">Notice Form </w:t>
    </w:r>
    <w:r w:rsidR="002F4089">
      <w:rPr>
        <w:rFonts w:cs="Times New Roman"/>
        <w:sz w:val="20"/>
        <w:szCs w:val="20"/>
      </w:rPr>
      <w:t xml:space="preserve">Updated: </w:t>
    </w:r>
    <w:bookmarkEnd w:id="11"/>
    <w:bookmarkEnd w:id="12"/>
    <w:r w:rsidR="005A25E0">
      <w:rPr>
        <w:rFonts w:cs="Times New Roman"/>
        <w:sz w:val="20"/>
        <w:szCs w:val="20"/>
      </w:rPr>
      <w:t>June 9,</w:t>
    </w:r>
    <w:r w:rsidR="00A22F5B">
      <w:rPr>
        <w:rFonts w:cs="Times New Roman"/>
        <w:sz w:val="20"/>
        <w:szCs w:val="20"/>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D819" w14:textId="77777777" w:rsidR="00543D7F" w:rsidRDefault="00543D7F" w:rsidP="001C215F">
      <w:r>
        <w:separator/>
      </w:r>
    </w:p>
  </w:footnote>
  <w:footnote w:type="continuationSeparator" w:id="0">
    <w:p w14:paraId="096C3EA2" w14:textId="77777777" w:rsidR="00543D7F" w:rsidRDefault="00543D7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587089">
    <w:abstractNumId w:val="0"/>
  </w:num>
  <w:num w:numId="2" w16cid:durableId="131113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D7F"/>
    <w:rsid w:val="00014082"/>
    <w:rsid w:val="00030129"/>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B5123"/>
    <w:rsid w:val="001C215F"/>
    <w:rsid w:val="00211F35"/>
    <w:rsid w:val="00217B15"/>
    <w:rsid w:val="002231AE"/>
    <w:rsid w:val="002336B3"/>
    <w:rsid w:val="002427CD"/>
    <w:rsid w:val="00245A02"/>
    <w:rsid w:val="0025075E"/>
    <w:rsid w:val="00262E2E"/>
    <w:rsid w:val="0027711D"/>
    <w:rsid w:val="00280A12"/>
    <w:rsid w:val="0028174F"/>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2480C"/>
    <w:rsid w:val="004421A9"/>
    <w:rsid w:val="004460A7"/>
    <w:rsid w:val="00453E77"/>
    <w:rsid w:val="004750E5"/>
    <w:rsid w:val="00481ED4"/>
    <w:rsid w:val="00486DA8"/>
    <w:rsid w:val="004876B2"/>
    <w:rsid w:val="0049044C"/>
    <w:rsid w:val="004A7B34"/>
    <w:rsid w:val="004B0A19"/>
    <w:rsid w:val="004B67AF"/>
    <w:rsid w:val="004C3171"/>
    <w:rsid w:val="004F4D80"/>
    <w:rsid w:val="004F4DFA"/>
    <w:rsid w:val="00504DB4"/>
    <w:rsid w:val="005127AF"/>
    <w:rsid w:val="00517669"/>
    <w:rsid w:val="005260BF"/>
    <w:rsid w:val="00543D7F"/>
    <w:rsid w:val="00563F87"/>
    <w:rsid w:val="0056529D"/>
    <w:rsid w:val="005775D6"/>
    <w:rsid w:val="00582850"/>
    <w:rsid w:val="00593AD1"/>
    <w:rsid w:val="0059460B"/>
    <w:rsid w:val="00596409"/>
    <w:rsid w:val="005A25E0"/>
    <w:rsid w:val="005E5779"/>
    <w:rsid w:val="00602C8B"/>
    <w:rsid w:val="00622440"/>
    <w:rsid w:val="0063241C"/>
    <w:rsid w:val="006514EB"/>
    <w:rsid w:val="0068498F"/>
    <w:rsid w:val="0069751B"/>
    <w:rsid w:val="006B484B"/>
    <w:rsid w:val="006D02BD"/>
    <w:rsid w:val="006D4134"/>
    <w:rsid w:val="006D4685"/>
    <w:rsid w:val="006E703B"/>
    <w:rsid w:val="006E7EA4"/>
    <w:rsid w:val="006F3032"/>
    <w:rsid w:val="006F7DC8"/>
    <w:rsid w:val="007168B2"/>
    <w:rsid w:val="00730D92"/>
    <w:rsid w:val="0074305A"/>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651F6"/>
    <w:rsid w:val="00995F90"/>
    <w:rsid w:val="009B5011"/>
    <w:rsid w:val="009B54BE"/>
    <w:rsid w:val="00A047D5"/>
    <w:rsid w:val="00A05C24"/>
    <w:rsid w:val="00A22F5B"/>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43A2"/>
    <w:rsid w:val="00B1572D"/>
    <w:rsid w:val="00B554B7"/>
    <w:rsid w:val="00B72141"/>
    <w:rsid w:val="00B722E9"/>
    <w:rsid w:val="00B73B39"/>
    <w:rsid w:val="00B8113B"/>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289D"/>
    <w:rsid w:val="00DB3175"/>
    <w:rsid w:val="00DB3259"/>
    <w:rsid w:val="00DB50BC"/>
    <w:rsid w:val="00DB522C"/>
    <w:rsid w:val="00DD73BC"/>
    <w:rsid w:val="00E17B8B"/>
    <w:rsid w:val="00E446B9"/>
    <w:rsid w:val="00E51527"/>
    <w:rsid w:val="00E623C3"/>
    <w:rsid w:val="00E94E8A"/>
    <w:rsid w:val="00EB503C"/>
    <w:rsid w:val="00EF3B55"/>
    <w:rsid w:val="00EF7E38"/>
    <w:rsid w:val="00F23255"/>
    <w:rsid w:val="00F3184F"/>
    <w:rsid w:val="00F33C21"/>
    <w:rsid w:val="00F35816"/>
    <w:rsid w:val="00F5205C"/>
    <w:rsid w:val="00F530D5"/>
    <w:rsid w:val="00F55EF6"/>
    <w:rsid w:val="00F6376F"/>
    <w:rsid w:val="00F65FAC"/>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CDB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CCN%20Notices%20&amp;%20Affidavi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8906AC03A3437583589D164D116D67"/>
        <w:category>
          <w:name w:val="General"/>
          <w:gallery w:val="placeholder"/>
        </w:category>
        <w:types>
          <w:type w:val="bbPlcHdr"/>
        </w:types>
        <w:behaviors>
          <w:behavior w:val="content"/>
        </w:behaviors>
        <w:guid w:val="{E91B5174-F80B-4C3D-9FE3-6C1BD3B87EBA}"/>
      </w:docPartPr>
      <w:docPartBody>
        <w:p w:rsidR="00000000" w:rsidRDefault="00DA47D3">
          <w:pPr>
            <w:pStyle w:val="928906AC03A3437583589D164D116D67"/>
          </w:pPr>
          <w:r w:rsidRPr="007A65D4">
            <w:rPr>
              <w:color w:val="808080" w:themeColor="background1" w:themeShade="80"/>
            </w:rPr>
            <w:t>this/these</w:t>
          </w:r>
        </w:p>
      </w:docPartBody>
    </w:docPart>
    <w:docPart>
      <w:docPartPr>
        <w:name w:val="060CEDE759614F0C9D38D623FF2C4E5C"/>
        <w:category>
          <w:name w:val="General"/>
          <w:gallery w:val="placeholder"/>
        </w:category>
        <w:types>
          <w:type w:val="bbPlcHdr"/>
        </w:types>
        <w:behaviors>
          <w:behavior w:val="content"/>
        </w:behaviors>
        <w:guid w:val="{91398CC4-58FD-4FF2-8CB8-58D2758BB9DE}"/>
      </w:docPartPr>
      <w:docPartBody>
        <w:p w:rsidR="00000000" w:rsidRDefault="00DA47D3">
          <w:pPr>
            <w:pStyle w:val="060CEDE759614F0C9D38D623FF2C4E5C"/>
          </w:pPr>
          <w:r w:rsidRPr="007A65D4">
            <w:rPr>
              <w:color w:val="808080" w:themeColor="background1" w:themeShade="80"/>
            </w:rPr>
            <w:t>does/do</w:t>
          </w:r>
        </w:p>
      </w:docPartBody>
    </w:docPart>
    <w:docPart>
      <w:docPartPr>
        <w:name w:val="FD2846113F544D569DDA919395FD8956"/>
        <w:category>
          <w:name w:val="General"/>
          <w:gallery w:val="placeholder"/>
        </w:category>
        <w:types>
          <w:type w:val="bbPlcHdr"/>
        </w:types>
        <w:behaviors>
          <w:behavior w:val="content"/>
        </w:behaviors>
        <w:guid w:val="{D4A42D3E-B81E-44DE-A044-24B7C9794E56}"/>
      </w:docPartPr>
      <w:docPartBody>
        <w:p w:rsidR="00000000" w:rsidRDefault="00DA47D3" w:rsidP="00DA47D3">
          <w:pPr>
            <w:pStyle w:val="FD2846113F544D569DDA919395FD8956"/>
          </w:pPr>
          <w:r w:rsidRPr="004F263A">
            <w:rPr>
              <w:rStyle w:val="PlaceholderText"/>
              <w:rFonts w:eastAsiaTheme="minorHAnsi"/>
            </w:rPr>
            <w:t>Select type</w:t>
          </w:r>
        </w:p>
      </w:docPartBody>
    </w:docPart>
    <w:docPart>
      <w:docPartPr>
        <w:name w:val="6013555F86F449B59A6F64843E33A1F1"/>
        <w:category>
          <w:name w:val="General"/>
          <w:gallery w:val="placeholder"/>
        </w:category>
        <w:types>
          <w:type w:val="bbPlcHdr"/>
        </w:types>
        <w:behaviors>
          <w:behavior w:val="content"/>
        </w:behaviors>
        <w:guid w:val="{980498A4-317D-4C58-8D69-F666CBE992F9}"/>
      </w:docPartPr>
      <w:docPartBody>
        <w:p w:rsidR="00000000" w:rsidRDefault="00DA47D3" w:rsidP="00DA47D3">
          <w:pPr>
            <w:pStyle w:val="6013555F86F449B59A6F64843E33A1F1"/>
          </w:pPr>
          <w:r w:rsidRPr="007A65D4">
            <w:rPr>
              <w:color w:val="808080" w:themeColor="background1" w:themeShade="80"/>
            </w:rPr>
            <w:t>this/these</w:t>
          </w:r>
        </w:p>
      </w:docPartBody>
    </w:docPart>
    <w:docPart>
      <w:docPartPr>
        <w:name w:val="155ED672234445DDBA889668C9A3AC08"/>
        <w:category>
          <w:name w:val="General"/>
          <w:gallery w:val="placeholder"/>
        </w:category>
        <w:types>
          <w:type w:val="bbPlcHdr"/>
        </w:types>
        <w:behaviors>
          <w:behavior w:val="content"/>
        </w:behaviors>
        <w:guid w:val="{91D070B6-F608-4DAD-AB17-2830D051F980}"/>
      </w:docPartPr>
      <w:docPartBody>
        <w:p w:rsidR="00000000" w:rsidRDefault="00DA47D3" w:rsidP="00DA47D3">
          <w:pPr>
            <w:pStyle w:val="155ED672234445DDBA889668C9A3AC08"/>
          </w:pPr>
          <w:r w:rsidRPr="007A65D4">
            <w:rPr>
              <w:color w:val="808080" w:themeColor="background1" w:themeShade="80"/>
            </w:rPr>
            <w:t>does/do</w:t>
          </w:r>
        </w:p>
      </w:docPartBody>
    </w:docPart>
    <w:docPart>
      <w:docPartPr>
        <w:name w:val="8681ACE353AC45E38BCEC4E32B4E5914"/>
        <w:category>
          <w:name w:val="General"/>
          <w:gallery w:val="placeholder"/>
        </w:category>
        <w:types>
          <w:type w:val="bbPlcHdr"/>
        </w:types>
        <w:behaviors>
          <w:behavior w:val="content"/>
        </w:behaviors>
        <w:guid w:val="{2F2CC8C5-2CA7-4AA6-BC4B-0287D0FFE7DC}"/>
      </w:docPartPr>
      <w:docPartBody>
        <w:p w:rsidR="00000000" w:rsidRDefault="00DA47D3" w:rsidP="00DA47D3">
          <w:pPr>
            <w:pStyle w:val="8681ACE353AC45E38BCEC4E32B4E5914"/>
          </w:pPr>
          <w:r w:rsidRPr="004F263A">
            <w:rPr>
              <w:rStyle w:val="PlaceholderText"/>
              <w:rFonts w:eastAsiaTheme="minorHAnsi"/>
            </w:rPr>
            <w:t>Select type</w:t>
          </w:r>
        </w:p>
      </w:docPartBody>
    </w:docPart>
    <w:docPart>
      <w:docPartPr>
        <w:name w:val="F0A7CFE0D8F74D129FC995FBAD605E2D"/>
        <w:category>
          <w:name w:val="General"/>
          <w:gallery w:val="placeholder"/>
        </w:category>
        <w:types>
          <w:type w:val="bbPlcHdr"/>
        </w:types>
        <w:behaviors>
          <w:behavior w:val="content"/>
        </w:behaviors>
        <w:guid w:val="{CEE9BCA5-51E7-42A8-BC84-7F38FA3F9B0C}"/>
      </w:docPartPr>
      <w:docPartBody>
        <w:p w:rsidR="00000000" w:rsidRDefault="00DA47D3" w:rsidP="00DA47D3">
          <w:pPr>
            <w:pStyle w:val="F0A7CFE0D8F74D129FC995FBAD605E2D"/>
          </w:pPr>
          <w:r w:rsidRPr="007A65D4">
            <w:rPr>
              <w:color w:val="808080" w:themeColor="background1" w:themeShade="80"/>
            </w:rPr>
            <w:t>this/these</w:t>
          </w:r>
        </w:p>
      </w:docPartBody>
    </w:docPart>
    <w:docPart>
      <w:docPartPr>
        <w:name w:val="FB0DB8CFB05C42C387A9F37C4CBEC838"/>
        <w:category>
          <w:name w:val="General"/>
          <w:gallery w:val="placeholder"/>
        </w:category>
        <w:types>
          <w:type w:val="bbPlcHdr"/>
        </w:types>
        <w:behaviors>
          <w:behavior w:val="content"/>
        </w:behaviors>
        <w:guid w:val="{37F7E82C-CACA-484F-BC71-76A5E0C61F35}"/>
      </w:docPartPr>
      <w:docPartBody>
        <w:p w:rsidR="00000000" w:rsidRDefault="00DA47D3" w:rsidP="00DA47D3">
          <w:pPr>
            <w:pStyle w:val="FB0DB8CFB05C42C387A9F37C4CBEC838"/>
          </w:pPr>
          <w:r w:rsidRPr="007A65D4">
            <w:rPr>
              <w:color w:val="808080" w:themeColor="background1" w:themeShade="80"/>
            </w:rPr>
            <w:t>does/do</w:t>
          </w:r>
        </w:p>
      </w:docPartBody>
    </w:docPart>
    <w:docPart>
      <w:docPartPr>
        <w:name w:val="4D8E929F491A4D37A3E0DDA9F87FB624"/>
        <w:category>
          <w:name w:val="General"/>
          <w:gallery w:val="placeholder"/>
        </w:category>
        <w:types>
          <w:type w:val="bbPlcHdr"/>
        </w:types>
        <w:behaviors>
          <w:behavior w:val="content"/>
        </w:behaviors>
        <w:guid w:val="{55A01665-D994-4495-B9EF-F550152B89FF}"/>
      </w:docPartPr>
      <w:docPartBody>
        <w:p w:rsidR="00000000" w:rsidRDefault="00DA47D3" w:rsidP="00DA47D3">
          <w:pPr>
            <w:pStyle w:val="4D8E929F491A4D37A3E0DDA9F87FB624"/>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7D3"/>
    <w:rsid w:val="00DA4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85D6903E0D44045BC1DF5F25A67EBDA">
    <w:name w:val="B85D6903E0D44045BC1DF5F25A67EBDA"/>
  </w:style>
  <w:style w:type="character" w:styleId="PlaceholderText">
    <w:name w:val="Placeholder Text"/>
    <w:basedOn w:val="DefaultParagraphFont"/>
    <w:uiPriority w:val="99"/>
    <w:semiHidden/>
    <w:rsid w:val="00DA47D3"/>
    <w:rPr>
      <w:color w:val="808080"/>
    </w:rPr>
  </w:style>
  <w:style w:type="paragraph" w:customStyle="1" w:styleId="85AB1B75C0094EC9822EAC9A1B22DAB5">
    <w:name w:val="85AB1B75C0094EC9822EAC9A1B22DAB5"/>
  </w:style>
  <w:style w:type="character" w:customStyle="1" w:styleId="Style6">
    <w:name w:val="Style6"/>
    <w:basedOn w:val="DefaultParagraphFont"/>
    <w:uiPriority w:val="1"/>
    <w:rPr>
      <w:rFonts w:ascii="Times New Roman" w:hAnsi="Times New Roman"/>
      <w:color w:val="auto"/>
      <w:sz w:val="24"/>
    </w:rPr>
  </w:style>
  <w:style w:type="paragraph" w:customStyle="1" w:styleId="8A5BCFED4DA7498BB1C3E91C285C773D">
    <w:name w:val="8A5BCFED4DA7498BB1C3E91C285C773D"/>
  </w:style>
  <w:style w:type="paragraph" w:customStyle="1" w:styleId="3D6E5764F08C4B5CBA95A8D64E72B6B0">
    <w:name w:val="3D6E5764F08C4B5CBA95A8D64E72B6B0"/>
  </w:style>
  <w:style w:type="paragraph" w:customStyle="1" w:styleId="E943D28031124141B88A141CCEBCFE0A">
    <w:name w:val="E943D28031124141B88A141CCEBCFE0A"/>
  </w:style>
  <w:style w:type="paragraph" w:customStyle="1" w:styleId="17786CE7E92F49F0B0F08075A7F90862">
    <w:name w:val="17786CE7E92F49F0B0F08075A7F90862"/>
  </w:style>
  <w:style w:type="paragraph" w:customStyle="1" w:styleId="DA14373A11224DFAACA2E39AD5B35483">
    <w:name w:val="DA14373A11224DFAACA2E39AD5B35483"/>
  </w:style>
  <w:style w:type="paragraph" w:customStyle="1" w:styleId="03EB8D40697248B6A074D5C34CA5EF0E">
    <w:name w:val="03EB8D40697248B6A074D5C34CA5EF0E"/>
  </w:style>
  <w:style w:type="paragraph" w:customStyle="1" w:styleId="F89BCF0028244F799BB31263E5DF9D57">
    <w:name w:val="F89BCF0028244F799BB31263E5DF9D57"/>
  </w:style>
  <w:style w:type="paragraph" w:customStyle="1" w:styleId="928906AC03A3437583589D164D116D67">
    <w:name w:val="928906AC03A3437583589D164D116D67"/>
  </w:style>
  <w:style w:type="paragraph" w:customStyle="1" w:styleId="060CEDE759614F0C9D38D623FF2C4E5C">
    <w:name w:val="060CEDE759614F0C9D38D623FF2C4E5C"/>
  </w:style>
  <w:style w:type="paragraph" w:customStyle="1" w:styleId="396823DD2EA445A0A6FA319161788C4B">
    <w:name w:val="396823DD2EA445A0A6FA319161788C4B"/>
  </w:style>
  <w:style w:type="paragraph" w:customStyle="1" w:styleId="5783EEB0ABF94437BFA325DC7DB4C68E">
    <w:name w:val="5783EEB0ABF94437BFA325DC7DB4C68E"/>
  </w:style>
  <w:style w:type="paragraph" w:customStyle="1" w:styleId="CCF5F5D3D3714C05B27C83B4F326B6B2">
    <w:name w:val="CCF5F5D3D3714C05B27C83B4F326B6B2"/>
  </w:style>
  <w:style w:type="paragraph" w:customStyle="1" w:styleId="94E5AD1C071446A4930F06F10252B395">
    <w:name w:val="94E5AD1C071446A4930F06F10252B395"/>
  </w:style>
  <w:style w:type="paragraph" w:customStyle="1" w:styleId="DFD95A7011914853AD0D6E67385A5332">
    <w:name w:val="DFD95A7011914853AD0D6E67385A5332"/>
  </w:style>
  <w:style w:type="paragraph" w:customStyle="1" w:styleId="128BA740B5234A82983B946651D8B2C9">
    <w:name w:val="128BA740B5234A82983B946651D8B2C9"/>
  </w:style>
  <w:style w:type="paragraph" w:customStyle="1" w:styleId="02D2675FCF2843D2B03E9431BA3D3F13">
    <w:name w:val="02D2675FCF2843D2B03E9431BA3D3F13"/>
  </w:style>
  <w:style w:type="paragraph" w:customStyle="1" w:styleId="1B9051DFC2904ABD9162221C88A1532A">
    <w:name w:val="1B9051DFC2904ABD9162221C88A1532A"/>
  </w:style>
  <w:style w:type="paragraph" w:customStyle="1" w:styleId="4E53F19D913B4F2DB4525AD9B3E94769">
    <w:name w:val="4E53F19D913B4F2DB4525AD9B3E94769"/>
  </w:style>
  <w:style w:type="paragraph" w:customStyle="1" w:styleId="68A37753A37340F3A326BD83B594ABCD">
    <w:name w:val="68A37753A37340F3A326BD83B594ABCD"/>
  </w:style>
  <w:style w:type="paragraph" w:customStyle="1" w:styleId="2B510865048545D587A13FC130B8F4E1">
    <w:name w:val="2B510865048545D587A13FC130B8F4E1"/>
  </w:style>
  <w:style w:type="paragraph" w:customStyle="1" w:styleId="12455B32E7784296B4BD07D769FB2005">
    <w:name w:val="12455B32E7784296B4BD07D769FB2005"/>
  </w:style>
  <w:style w:type="paragraph" w:customStyle="1" w:styleId="09E8BB3D5AF44E8AAFF55FE1E9301112">
    <w:name w:val="09E8BB3D5AF44E8AAFF55FE1E9301112"/>
  </w:style>
  <w:style w:type="paragraph" w:customStyle="1" w:styleId="0F3D6EAAB67340A5ABE9B6197BA33E49">
    <w:name w:val="0F3D6EAAB67340A5ABE9B6197BA33E49"/>
  </w:style>
  <w:style w:type="paragraph" w:customStyle="1" w:styleId="8D9D38AF806C4A0AAB7B761D9EB803B4">
    <w:name w:val="8D9D38AF806C4A0AAB7B761D9EB803B4"/>
  </w:style>
  <w:style w:type="paragraph" w:customStyle="1" w:styleId="58B82021D80941A1AF1896AB90AEAF9D">
    <w:name w:val="58B82021D80941A1AF1896AB90AEAF9D"/>
  </w:style>
  <w:style w:type="paragraph" w:customStyle="1" w:styleId="B6F697558C7F410E81984BDC30D60460">
    <w:name w:val="B6F697558C7F410E81984BDC30D60460"/>
  </w:style>
  <w:style w:type="paragraph" w:customStyle="1" w:styleId="D3A94BF7ABD746E2B514D1131E5EFADC">
    <w:name w:val="D3A94BF7ABD746E2B514D1131E5EFADC"/>
  </w:style>
  <w:style w:type="paragraph" w:customStyle="1" w:styleId="FFD15DB3422845D3B07CD19C8677C9D7">
    <w:name w:val="FFD15DB3422845D3B07CD19C8677C9D7"/>
  </w:style>
  <w:style w:type="paragraph" w:customStyle="1" w:styleId="352D33DA6A4E4585ABA022E6049DD1A1">
    <w:name w:val="352D33DA6A4E4585ABA022E6049DD1A1"/>
  </w:style>
  <w:style w:type="paragraph" w:customStyle="1" w:styleId="0BC8E4F2717245EDA3709AD5F46A7CF6">
    <w:name w:val="0BC8E4F2717245EDA3709AD5F46A7CF6"/>
  </w:style>
  <w:style w:type="paragraph" w:customStyle="1" w:styleId="43E570C165084BF99CB30AD10A7A7475">
    <w:name w:val="43E570C165084BF99CB30AD10A7A7475"/>
  </w:style>
  <w:style w:type="paragraph" w:customStyle="1" w:styleId="DF6C723D466B46998D986DF5B908CCAF">
    <w:name w:val="DF6C723D466B46998D986DF5B908CCAF"/>
  </w:style>
  <w:style w:type="paragraph" w:customStyle="1" w:styleId="FD2846113F544D569DDA919395FD8956">
    <w:name w:val="FD2846113F544D569DDA919395FD8956"/>
    <w:rsid w:val="00DA47D3"/>
  </w:style>
  <w:style w:type="paragraph" w:customStyle="1" w:styleId="6013555F86F449B59A6F64843E33A1F1">
    <w:name w:val="6013555F86F449B59A6F64843E33A1F1"/>
    <w:rsid w:val="00DA47D3"/>
  </w:style>
  <w:style w:type="paragraph" w:customStyle="1" w:styleId="155ED672234445DDBA889668C9A3AC08">
    <w:name w:val="155ED672234445DDBA889668C9A3AC08"/>
    <w:rsid w:val="00DA47D3"/>
  </w:style>
  <w:style w:type="paragraph" w:customStyle="1" w:styleId="8681ACE353AC45E38BCEC4E32B4E5914">
    <w:name w:val="8681ACE353AC45E38BCEC4E32B4E5914"/>
    <w:rsid w:val="00DA47D3"/>
  </w:style>
  <w:style w:type="paragraph" w:customStyle="1" w:styleId="F0A7CFE0D8F74D129FC995FBAD605E2D">
    <w:name w:val="F0A7CFE0D8F74D129FC995FBAD605E2D"/>
    <w:rsid w:val="00DA47D3"/>
  </w:style>
  <w:style w:type="paragraph" w:customStyle="1" w:styleId="FB0DB8CFB05C42C387A9F37C4CBEC838">
    <w:name w:val="FB0DB8CFB05C42C387A9F37C4CBEC838"/>
    <w:rsid w:val="00DA47D3"/>
  </w:style>
  <w:style w:type="paragraph" w:customStyle="1" w:styleId="4D8E929F491A4D37A3E0DDA9F87FB624">
    <w:name w:val="4D8E929F491A4D37A3E0DDA9F87FB624"/>
    <w:rsid w:val="00DA47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Template>
  <TotalTime>0</TotalTime>
  <Pages>9</Pages>
  <Words>2656</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2023-08-02T15:48:00Z</dcterms:created>
  <dcterms:modified xsi:type="dcterms:W3CDTF">2023-08-02T16:19:00Z</dcterms:modified>
</cp:coreProperties>
</file>